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C9B" w:rsidRDefault="0093708F" w:rsidP="00EB088A">
      <w:pPr>
        <w:pStyle w:val="1"/>
        <w:ind w:left="5387"/>
        <w:rPr>
          <w:bCs/>
          <w:iCs w:val="0"/>
          <w:sz w:val="24"/>
        </w:rPr>
      </w:pPr>
      <w:r w:rsidRPr="0093708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7A2BA4" w:rsidRDefault="0093708F" w:rsidP="0088452B">
                  <w:r w:rsidRPr="0093708F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9D4C9B" w:rsidRPr="009518DA" w:rsidRDefault="009D4C9B" w:rsidP="009518DA"/>
    <w:p w:rsidR="009D4C9B" w:rsidRDefault="009D4C9B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9D4C9B" w:rsidRDefault="009D4C9B" w:rsidP="00EB088A">
      <w:pPr>
        <w:jc w:val="center"/>
        <w:rPr>
          <w:b/>
          <w:sz w:val="24"/>
        </w:rPr>
      </w:pPr>
    </w:p>
    <w:p w:rsidR="009D4C9B" w:rsidRDefault="009D4C9B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9D4C9B" w:rsidRPr="001620AE" w:rsidRDefault="009D4C9B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9D4C9B" w:rsidRPr="001620AE" w:rsidRDefault="009D4C9B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9D4C9B" w:rsidRPr="00160D27" w:rsidRDefault="009D4C9B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9D4C9B" w:rsidRPr="00840547" w:rsidRDefault="0093708F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93708F"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9D4C9B" w:rsidRPr="001620AE">
        <w:rPr>
          <w:rFonts w:ascii="Liberation Serif" w:hAnsi="Liberation Serif"/>
          <w:sz w:val="28"/>
          <w:szCs w:val="28"/>
        </w:rPr>
        <w:t xml:space="preserve">от </w:t>
      </w:r>
      <w:r w:rsidR="009D4C9B" w:rsidRPr="00C35DD7">
        <w:rPr>
          <w:rFonts w:ascii="Liberation Serif" w:hAnsi="Liberation Serif"/>
          <w:sz w:val="28"/>
          <w:szCs w:val="28"/>
        </w:rPr>
        <w:t xml:space="preserve"> </w:t>
      </w:r>
      <w:r w:rsidR="009D4C9B">
        <w:rPr>
          <w:rFonts w:ascii="Liberation Serif" w:hAnsi="Liberation Serif"/>
          <w:sz w:val="28"/>
          <w:szCs w:val="28"/>
        </w:rPr>
        <w:t xml:space="preserve">           </w:t>
      </w:r>
      <w:r w:rsidR="009D4C9B" w:rsidRPr="00C35DD7">
        <w:rPr>
          <w:rFonts w:ascii="Liberation Serif" w:hAnsi="Liberation Serif"/>
          <w:sz w:val="28"/>
          <w:szCs w:val="28"/>
        </w:rPr>
        <w:t xml:space="preserve">   </w:t>
      </w:r>
      <w:r w:rsidR="009D4C9B" w:rsidRPr="001620AE">
        <w:rPr>
          <w:rFonts w:ascii="Liberation Serif" w:hAnsi="Liberation Serif"/>
          <w:sz w:val="28"/>
          <w:szCs w:val="28"/>
        </w:rPr>
        <w:t>№</w:t>
      </w:r>
    </w:p>
    <w:p w:rsidR="009D4C9B" w:rsidRPr="001F1590" w:rsidRDefault="009D4C9B" w:rsidP="00133698">
      <w:pPr>
        <w:rPr>
          <w:sz w:val="28"/>
          <w:szCs w:val="28"/>
        </w:rPr>
      </w:pPr>
    </w:p>
    <w:p w:rsidR="009D4C9B" w:rsidRPr="006E4030" w:rsidRDefault="009D4C9B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6E4030">
        <w:rPr>
          <w:rFonts w:ascii="Liberation Serif" w:hAnsi="Liberation Serif"/>
          <w:sz w:val="28"/>
          <w:szCs w:val="28"/>
        </w:rPr>
        <w:t>О внесении изменений в решение Думы Каменск-Уральского городского округа от 11.12.2024 № 430 «О бюджете Каменск-Уральского городского округа на 2025 год и плановый период 2026 и 2027 годов»</w:t>
      </w:r>
    </w:p>
    <w:p w:rsidR="009D4C9B" w:rsidRPr="00FE229C" w:rsidRDefault="009D4C9B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FF6600"/>
          <w:sz w:val="28"/>
          <w:szCs w:val="28"/>
        </w:rPr>
      </w:pPr>
    </w:p>
    <w:p w:rsidR="009D4C9B" w:rsidRPr="00090D8A" w:rsidRDefault="009D4C9B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090D8A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          от 27.11.2013 № 214 (в редакции решений Городской Думы города Каменска-Уральского от 01.08.2014 № 318, от 18.03.2015 № 404, от 30.03.2016 № 539,      от 18.10.2017 № 257, от 27.12.2017 № 291, от 25.07.2018 № 378, от 18.09.2019        № 554, </w:t>
      </w:r>
      <w:proofErr w:type="gramStart"/>
      <w:r w:rsidRPr="00090D8A">
        <w:rPr>
          <w:rFonts w:ascii="Liberation Serif" w:hAnsi="Liberation Serif" w:cs="Liberation Serif"/>
          <w:sz w:val="28"/>
          <w:szCs w:val="28"/>
        </w:rPr>
        <w:t>р</w:t>
      </w:r>
      <w:proofErr w:type="gramEnd"/>
      <w:r w:rsidR="0093708F">
        <w:fldChar w:fldCharType="begin"/>
      </w:r>
      <w:r w:rsidR="000D1365">
        <w:instrText>HYPERLINK "consultantplus://offline/ref=ADAE0069F47403A781D6BA929C082FFEF2CA585629D756B631EB83FB19AC44EF9EAEC7E2D893F81D1AAB68297675CBA3463DFC77FF0EF66DF1FBD98BJ7nFG"</w:instrText>
      </w:r>
      <w:r w:rsidR="0093708F">
        <w:fldChar w:fldCharType="separate"/>
      </w:r>
      <w:r w:rsidRPr="00090D8A">
        <w:rPr>
          <w:rFonts w:ascii="Liberation Serif" w:hAnsi="Liberation Serif" w:cs="Liberation Serif"/>
          <w:sz w:val="28"/>
          <w:szCs w:val="28"/>
        </w:rPr>
        <w:t>ешений</w:t>
      </w:r>
      <w:r w:rsidR="0093708F">
        <w:fldChar w:fldCharType="end"/>
      </w:r>
      <w:r w:rsidRPr="00090D8A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32, от 29.03.2023 № 204, от 21.02.2024 № 320,                от 16.10.2024 № 408, от 19.02.2025 № 449), и статьей 22 Устава муниципального образования Каменск-Уральский городской округ Свердловской области,  принимая во внимание абзац третий пункта 3 статьи 92.1 Бюджетного кодекса Российской Федерации, Дума Каменск-Уральского городского округа</w:t>
      </w:r>
    </w:p>
    <w:p w:rsidR="009D4C9B" w:rsidRPr="00090D8A" w:rsidRDefault="009D4C9B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090D8A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9D4C9B" w:rsidRPr="00090D8A" w:rsidRDefault="009D4C9B" w:rsidP="00E82F4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090D8A">
        <w:rPr>
          <w:rFonts w:ascii="Liberation Serif" w:hAnsi="Liberation Serif" w:cs="Times New Roman"/>
          <w:sz w:val="28"/>
          <w:szCs w:val="28"/>
        </w:rPr>
        <w:t>1. Внести в решение Думы Каменск-Уральского городского округа            от  11.12.2024  № 430 (в  редакции решений Думы Каменск-Уральского городского округа от 19.02.2025 № 448, от 23.04.2025 № 475, от 18.06.2025      № 507,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090D8A">
        <w:rPr>
          <w:rFonts w:ascii="Liberation Serif" w:hAnsi="Liberation Serif" w:cs="Times New Roman"/>
          <w:sz w:val="28"/>
          <w:szCs w:val="28"/>
        </w:rPr>
        <w:t>от 27.08.2025 № 545) «</w:t>
      </w:r>
      <w:r w:rsidRPr="00090D8A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2025 год и плановый период 2026 и 2027 годов</w:t>
      </w:r>
      <w:r w:rsidRPr="00090D8A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9D4C9B" w:rsidRPr="007A2BA4" w:rsidRDefault="009D4C9B" w:rsidP="00AC382A">
      <w:pPr>
        <w:pStyle w:val="Standard"/>
        <w:tabs>
          <w:tab w:val="left" w:pos="36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7A2BA4">
        <w:rPr>
          <w:rFonts w:ascii="Liberation Serif" w:hAnsi="Liberation Serif"/>
          <w:color w:val="000000" w:themeColor="text1"/>
          <w:sz w:val="28"/>
          <w:szCs w:val="28"/>
        </w:rPr>
        <w:t xml:space="preserve">1) подпункт 1 </w:t>
      </w: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>пункта 1 решения изложить в следующей редакции:</w:t>
      </w:r>
    </w:p>
    <w:p w:rsidR="009D4C9B" w:rsidRPr="007A2BA4" w:rsidRDefault="009D4C9B" w:rsidP="00552CF1">
      <w:pPr>
        <w:pStyle w:val="Standard"/>
        <w:tabs>
          <w:tab w:val="left" w:pos="709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>« 1) 11 </w:t>
      </w:r>
      <w:r w:rsidR="007A2BA4"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>156 346,7</w:t>
      </w: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тысяч рублей на 2025 год</w:t>
      </w:r>
      <w:proofErr w:type="gramStart"/>
      <w:r w:rsidRPr="007A2BA4">
        <w:rPr>
          <w:rFonts w:ascii="Liberation Serif" w:hAnsi="Liberation Serif"/>
          <w:color w:val="000000" w:themeColor="text1"/>
          <w:sz w:val="28"/>
          <w:szCs w:val="28"/>
        </w:rPr>
        <w:t>;»</w:t>
      </w:r>
      <w:proofErr w:type="gramEnd"/>
      <w:r w:rsidRPr="007A2BA4">
        <w:rPr>
          <w:rFonts w:ascii="Liberation Serif" w:hAnsi="Liberation Serif"/>
          <w:color w:val="000000" w:themeColor="text1"/>
          <w:sz w:val="28"/>
          <w:szCs w:val="28"/>
        </w:rPr>
        <w:t>;</w:t>
      </w:r>
    </w:p>
    <w:p w:rsidR="009D4C9B" w:rsidRPr="008A4A3F" w:rsidRDefault="009D4C9B" w:rsidP="000C2D04">
      <w:pPr>
        <w:pStyle w:val="Standard"/>
        <w:tabs>
          <w:tab w:val="left" w:pos="709"/>
          <w:tab w:val="left" w:pos="900"/>
          <w:tab w:val="left" w:pos="1134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8A4A3F">
        <w:rPr>
          <w:rFonts w:ascii="Liberation Serif" w:hAnsi="Liberation Serif"/>
          <w:sz w:val="28"/>
          <w:szCs w:val="28"/>
        </w:rPr>
        <w:t xml:space="preserve">          2) подпункт 1 </w:t>
      </w:r>
      <w:r w:rsidRPr="008A4A3F">
        <w:rPr>
          <w:rFonts w:ascii="Liberation Serif" w:hAnsi="Liberation Serif" w:cs="Liberation Serif"/>
          <w:sz w:val="28"/>
          <w:szCs w:val="28"/>
        </w:rPr>
        <w:t>пункта 2 решения изложить в следующей редакции:</w:t>
      </w:r>
    </w:p>
    <w:p w:rsidR="009D4C9B" w:rsidRPr="008A4A3F" w:rsidRDefault="009D4C9B" w:rsidP="000C2D04">
      <w:pPr>
        <w:tabs>
          <w:tab w:val="left" w:pos="0"/>
          <w:tab w:val="left" w:pos="7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A4A3F">
        <w:rPr>
          <w:rFonts w:ascii="Liberation Serif" w:hAnsi="Liberation Serif"/>
          <w:sz w:val="28"/>
          <w:szCs w:val="28"/>
        </w:rPr>
        <w:t>«</w:t>
      </w:r>
      <w:r w:rsidRPr="008A4A3F">
        <w:rPr>
          <w:rFonts w:ascii="Liberation Serif" w:hAnsi="Liberation Serif" w:cs="Liberation Serif"/>
          <w:sz w:val="28"/>
          <w:szCs w:val="28"/>
        </w:rPr>
        <w:t>1)</w:t>
      </w:r>
      <w:r w:rsidRPr="008A4A3F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8A4A3F">
        <w:rPr>
          <w:rFonts w:ascii="Liberation Serif" w:hAnsi="Liberation Serif" w:cs="Liberation Serif"/>
          <w:sz w:val="28"/>
          <w:szCs w:val="28"/>
        </w:rPr>
        <w:t>11 475 </w:t>
      </w:r>
      <w:r>
        <w:rPr>
          <w:rFonts w:ascii="Liberation Serif" w:hAnsi="Liberation Serif" w:cs="Liberation Serif"/>
          <w:sz w:val="28"/>
          <w:szCs w:val="28"/>
        </w:rPr>
        <w:t>6</w:t>
      </w:r>
      <w:r w:rsidRPr="008A4A3F">
        <w:rPr>
          <w:rFonts w:ascii="Liberation Serif" w:hAnsi="Liberation Serif" w:cs="Liberation Serif"/>
          <w:sz w:val="28"/>
          <w:szCs w:val="28"/>
        </w:rPr>
        <w:t>42,7 тысяч рублей на 2025 год</w:t>
      </w:r>
      <w:proofErr w:type="gramStart"/>
      <w:r w:rsidRPr="008A4A3F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8A4A3F">
        <w:rPr>
          <w:rFonts w:ascii="Liberation Serif" w:hAnsi="Liberation Serif" w:cs="Liberation Serif"/>
          <w:sz w:val="28"/>
          <w:szCs w:val="28"/>
        </w:rPr>
        <w:t>;</w:t>
      </w:r>
    </w:p>
    <w:p w:rsidR="009D4C9B" w:rsidRPr="007A2BA4" w:rsidRDefault="009D4C9B" w:rsidP="00CB3C95">
      <w:pPr>
        <w:pStyle w:val="a9"/>
        <w:tabs>
          <w:tab w:val="left" w:pos="700"/>
        </w:tabs>
        <w:spacing w:after="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7A2BA4">
        <w:rPr>
          <w:rFonts w:ascii="Liberation Serif" w:hAnsi="Liberation Serif"/>
          <w:color w:val="000000" w:themeColor="text1"/>
          <w:sz w:val="28"/>
          <w:szCs w:val="28"/>
        </w:rPr>
        <w:t xml:space="preserve">          3) подпункт 1 пункта 3</w:t>
      </w: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решения изложить в следующей редакции:</w:t>
      </w:r>
    </w:p>
    <w:p w:rsidR="009D4C9B" w:rsidRPr="007A2BA4" w:rsidRDefault="009D4C9B" w:rsidP="004F54A2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7A2BA4">
        <w:rPr>
          <w:rFonts w:ascii="Liberation Serif" w:hAnsi="Liberation Serif"/>
          <w:color w:val="000000" w:themeColor="text1"/>
          <w:sz w:val="28"/>
          <w:szCs w:val="28"/>
        </w:rPr>
        <w:t>«1) 3</w:t>
      </w:r>
      <w:r w:rsidR="007A2BA4" w:rsidRPr="007A2BA4">
        <w:rPr>
          <w:rFonts w:ascii="Liberation Serif" w:hAnsi="Liberation Serif"/>
          <w:color w:val="000000" w:themeColor="text1"/>
          <w:sz w:val="28"/>
          <w:szCs w:val="28"/>
        </w:rPr>
        <w:t>19</w:t>
      </w:r>
      <w:r w:rsidRPr="007A2BA4">
        <w:rPr>
          <w:rFonts w:ascii="Liberation Serif" w:hAnsi="Liberation Serif"/>
          <w:color w:val="000000" w:themeColor="text1"/>
          <w:sz w:val="28"/>
          <w:szCs w:val="28"/>
        </w:rPr>
        <w:t> 2</w:t>
      </w:r>
      <w:r w:rsidR="007A2BA4" w:rsidRPr="007A2BA4">
        <w:rPr>
          <w:rFonts w:ascii="Liberation Serif" w:hAnsi="Liberation Serif"/>
          <w:color w:val="000000" w:themeColor="text1"/>
          <w:sz w:val="28"/>
          <w:szCs w:val="28"/>
        </w:rPr>
        <w:t>96</w:t>
      </w:r>
      <w:r w:rsidRPr="007A2BA4">
        <w:rPr>
          <w:rFonts w:ascii="Liberation Serif" w:hAnsi="Liberation Serif"/>
          <w:color w:val="000000" w:themeColor="text1"/>
          <w:sz w:val="28"/>
          <w:szCs w:val="28"/>
        </w:rPr>
        <w:t>,0 тысяч рублей на 2025 год</w:t>
      </w:r>
      <w:proofErr w:type="gramStart"/>
      <w:r w:rsidRPr="007A2BA4">
        <w:rPr>
          <w:rFonts w:ascii="Liberation Serif" w:hAnsi="Liberation Serif"/>
          <w:color w:val="000000" w:themeColor="text1"/>
          <w:sz w:val="28"/>
          <w:szCs w:val="28"/>
        </w:rPr>
        <w:t>;»</w:t>
      </w:r>
      <w:proofErr w:type="gramEnd"/>
      <w:r w:rsidRPr="007A2BA4">
        <w:rPr>
          <w:rFonts w:ascii="Liberation Serif" w:hAnsi="Liberation Serif"/>
          <w:color w:val="000000" w:themeColor="text1"/>
          <w:sz w:val="28"/>
          <w:szCs w:val="28"/>
        </w:rPr>
        <w:t>;</w:t>
      </w:r>
    </w:p>
    <w:p w:rsidR="009D4C9B" w:rsidRPr="007A2BA4" w:rsidRDefault="009D4C9B" w:rsidP="00A50856">
      <w:pPr>
        <w:pStyle w:val="a9"/>
        <w:tabs>
          <w:tab w:val="left" w:pos="700"/>
        </w:tabs>
        <w:spacing w:after="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7A2BA4">
        <w:rPr>
          <w:rFonts w:ascii="Liberation Serif" w:hAnsi="Liberation Serif"/>
          <w:color w:val="000000" w:themeColor="text1"/>
          <w:sz w:val="28"/>
          <w:szCs w:val="28"/>
        </w:rPr>
        <w:t xml:space="preserve">          </w:t>
      </w:r>
      <w:r w:rsidR="007A2BA4" w:rsidRPr="007A2BA4">
        <w:rPr>
          <w:rFonts w:ascii="Liberation Serif" w:hAnsi="Liberation Serif"/>
          <w:color w:val="000000" w:themeColor="text1"/>
          <w:sz w:val="28"/>
          <w:szCs w:val="28"/>
        </w:rPr>
        <w:t>4</w:t>
      </w:r>
      <w:r w:rsidRPr="007A2BA4">
        <w:rPr>
          <w:rFonts w:ascii="Liberation Serif" w:hAnsi="Liberation Serif"/>
          <w:color w:val="000000" w:themeColor="text1"/>
          <w:sz w:val="28"/>
          <w:szCs w:val="28"/>
        </w:rPr>
        <w:t>) подпункт 1 пункта 6</w:t>
      </w: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решения изложить в следующей редакции:</w:t>
      </w:r>
    </w:p>
    <w:p w:rsidR="009D4C9B" w:rsidRDefault="009D4C9B" w:rsidP="004F54A2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7A2BA4">
        <w:rPr>
          <w:rFonts w:ascii="Liberation Serif" w:hAnsi="Liberation Serif"/>
          <w:color w:val="000000" w:themeColor="text1"/>
          <w:sz w:val="28"/>
          <w:szCs w:val="28"/>
        </w:rPr>
        <w:t>«1) 455,0 тысяч рублей на 2025 год</w:t>
      </w:r>
      <w:proofErr w:type="gramStart"/>
      <w:r w:rsidRPr="007A2BA4">
        <w:rPr>
          <w:rFonts w:ascii="Liberation Serif" w:hAnsi="Liberation Serif"/>
          <w:color w:val="000000" w:themeColor="text1"/>
          <w:sz w:val="28"/>
          <w:szCs w:val="28"/>
        </w:rPr>
        <w:t>;»</w:t>
      </w:r>
      <w:proofErr w:type="gramEnd"/>
      <w:r w:rsidRPr="007A2BA4">
        <w:rPr>
          <w:rFonts w:ascii="Liberation Serif" w:hAnsi="Liberation Serif"/>
          <w:color w:val="000000" w:themeColor="text1"/>
          <w:sz w:val="28"/>
          <w:szCs w:val="28"/>
        </w:rPr>
        <w:t>;</w:t>
      </w:r>
    </w:p>
    <w:p w:rsidR="007A2BA4" w:rsidRPr="007A2BA4" w:rsidRDefault="007A2BA4" w:rsidP="007A2BA4">
      <w:pPr>
        <w:pStyle w:val="a9"/>
        <w:tabs>
          <w:tab w:val="left" w:pos="709"/>
        </w:tabs>
        <w:spacing w:after="0"/>
        <w:ind w:left="-100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color w:val="993300"/>
          <w:sz w:val="28"/>
          <w:szCs w:val="28"/>
        </w:rPr>
        <w:t xml:space="preserve">            </w:t>
      </w:r>
      <w:r w:rsidRPr="007A2BA4">
        <w:rPr>
          <w:rFonts w:ascii="Liberation Serif" w:hAnsi="Liberation Serif"/>
          <w:color w:val="000000" w:themeColor="text1"/>
          <w:sz w:val="28"/>
          <w:szCs w:val="28"/>
        </w:rPr>
        <w:t>5) подпункт 1 пункта 9 решения изложить в следующей редакции:</w:t>
      </w:r>
    </w:p>
    <w:p w:rsidR="007A2BA4" w:rsidRPr="007A2BA4" w:rsidRDefault="007A2BA4" w:rsidP="007A2BA4">
      <w:pPr>
        <w:pStyle w:val="a9"/>
        <w:tabs>
          <w:tab w:val="left" w:pos="720"/>
        </w:tabs>
        <w:spacing w:after="0"/>
        <w:ind w:left="1134" w:hanging="425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>«1) 1 712 519,2 тысяч рублей на 2025 год</w:t>
      </w:r>
      <w:proofErr w:type="gramStart"/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>;»</w:t>
      </w:r>
      <w:proofErr w:type="gramEnd"/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:rsidR="009D4C9B" w:rsidRPr="007A2BA4" w:rsidRDefault="007A2BA4" w:rsidP="00D72CDD">
      <w:pPr>
        <w:pStyle w:val="a9"/>
        <w:tabs>
          <w:tab w:val="left" w:pos="709"/>
        </w:tabs>
        <w:spacing w:after="0"/>
        <w:ind w:left="-100"/>
        <w:rPr>
          <w:rFonts w:ascii="Liberation Serif" w:hAnsi="Liberation Serif"/>
          <w:color w:val="000000" w:themeColor="text1"/>
          <w:sz w:val="28"/>
          <w:szCs w:val="28"/>
        </w:rPr>
      </w:pPr>
      <w:r w:rsidRPr="007A2BA4">
        <w:rPr>
          <w:rFonts w:ascii="Liberation Serif" w:hAnsi="Liberation Serif"/>
          <w:color w:val="000000" w:themeColor="text1"/>
          <w:sz w:val="28"/>
          <w:szCs w:val="28"/>
        </w:rPr>
        <w:t xml:space="preserve">           6</w:t>
      </w:r>
      <w:r w:rsidR="009D4C9B" w:rsidRPr="007A2BA4">
        <w:rPr>
          <w:rFonts w:ascii="Liberation Serif" w:hAnsi="Liberation Serif"/>
          <w:color w:val="000000" w:themeColor="text1"/>
          <w:sz w:val="28"/>
          <w:szCs w:val="28"/>
        </w:rPr>
        <w:t>) подпункт 1 пункта 10 решения изложить в следующей редакции:</w:t>
      </w:r>
    </w:p>
    <w:p w:rsidR="009D4C9B" w:rsidRPr="007A2BA4" w:rsidRDefault="009D4C9B" w:rsidP="00562D67">
      <w:pPr>
        <w:pStyle w:val="a9"/>
        <w:tabs>
          <w:tab w:val="left" w:pos="720"/>
        </w:tabs>
        <w:spacing w:after="0"/>
        <w:ind w:left="1134" w:hanging="425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«1) </w:t>
      </w:r>
      <w:r w:rsidR="007A2BA4"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>772 377,5</w:t>
      </w: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тысяч рублей на 2025 год</w:t>
      </w:r>
      <w:proofErr w:type="gramStart"/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>;»</w:t>
      </w:r>
      <w:proofErr w:type="gramEnd"/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:rsidR="009D4C9B" w:rsidRPr="007A2BA4" w:rsidRDefault="009D4C9B" w:rsidP="00562D67">
      <w:pPr>
        <w:pStyle w:val="a9"/>
        <w:tabs>
          <w:tab w:val="left" w:pos="709"/>
        </w:tabs>
        <w:spacing w:after="0"/>
        <w:ind w:left="-100"/>
        <w:rPr>
          <w:rFonts w:ascii="Liberation Serif" w:hAnsi="Liberation Serif"/>
          <w:color w:val="000000" w:themeColor="text1"/>
          <w:sz w:val="28"/>
          <w:szCs w:val="28"/>
        </w:rPr>
      </w:pPr>
      <w:r w:rsidRPr="001D1EA3">
        <w:rPr>
          <w:rFonts w:ascii="Liberation Serif" w:hAnsi="Liberation Serif"/>
          <w:color w:val="993300"/>
          <w:sz w:val="28"/>
          <w:szCs w:val="28"/>
        </w:rPr>
        <w:lastRenderedPageBreak/>
        <w:t xml:space="preserve">           </w:t>
      </w:r>
      <w:r w:rsidR="007A2BA4" w:rsidRPr="007A2BA4">
        <w:rPr>
          <w:rFonts w:ascii="Liberation Serif" w:hAnsi="Liberation Serif"/>
          <w:color w:val="000000" w:themeColor="text1"/>
          <w:sz w:val="28"/>
          <w:szCs w:val="28"/>
        </w:rPr>
        <w:t>7</w:t>
      </w:r>
      <w:r w:rsidRPr="007A2BA4">
        <w:rPr>
          <w:rFonts w:ascii="Liberation Serif" w:hAnsi="Liberation Serif"/>
          <w:color w:val="000000" w:themeColor="text1"/>
          <w:sz w:val="28"/>
          <w:szCs w:val="28"/>
        </w:rPr>
        <w:t>) подпункт 1</w:t>
      </w:r>
      <w:bookmarkStart w:id="0" w:name="_GoBack"/>
      <w:bookmarkEnd w:id="0"/>
      <w:r w:rsidRPr="007A2BA4">
        <w:rPr>
          <w:rFonts w:ascii="Liberation Serif" w:hAnsi="Liberation Serif"/>
          <w:color w:val="000000" w:themeColor="text1"/>
          <w:sz w:val="28"/>
          <w:szCs w:val="28"/>
        </w:rPr>
        <w:t xml:space="preserve"> пункта 11 решения изложить в следующей редакции:</w:t>
      </w:r>
    </w:p>
    <w:p w:rsidR="009D4C9B" w:rsidRPr="007A2BA4" w:rsidRDefault="009D4C9B" w:rsidP="00B61722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>«1) 4 </w:t>
      </w:r>
      <w:r w:rsidR="007A2BA4"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>568 843,6</w:t>
      </w: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тысяч рублей на 2025 год</w:t>
      </w:r>
      <w:proofErr w:type="gramStart"/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>;»</w:t>
      </w:r>
      <w:proofErr w:type="gramEnd"/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:rsidR="009D4C9B" w:rsidRPr="007A2BA4" w:rsidRDefault="007A2BA4" w:rsidP="009940B9">
      <w:pPr>
        <w:pStyle w:val="a9"/>
        <w:tabs>
          <w:tab w:val="left" w:pos="600"/>
          <w:tab w:val="left" w:pos="709"/>
        </w:tabs>
        <w:spacing w:after="0"/>
        <w:ind w:left="1134" w:hanging="425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7A2BA4">
        <w:rPr>
          <w:rFonts w:ascii="Liberation Serif" w:hAnsi="Liberation Serif"/>
          <w:color w:val="000000" w:themeColor="text1"/>
          <w:sz w:val="28"/>
          <w:szCs w:val="28"/>
        </w:rPr>
        <w:t>8</w:t>
      </w:r>
      <w:r w:rsidR="009D4C9B" w:rsidRPr="007A2BA4">
        <w:rPr>
          <w:rFonts w:ascii="Liberation Serif" w:hAnsi="Liberation Serif"/>
          <w:color w:val="000000" w:themeColor="text1"/>
          <w:sz w:val="28"/>
          <w:szCs w:val="28"/>
        </w:rPr>
        <w:t>) подпункт 1 пункта 12 решения изложить в следующей редакции:</w:t>
      </w:r>
    </w:p>
    <w:p w:rsidR="009D4C9B" w:rsidRPr="007A2BA4" w:rsidRDefault="009D4C9B" w:rsidP="00552CF1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7A2BA4">
        <w:rPr>
          <w:rFonts w:ascii="Liberation Serif" w:hAnsi="Liberation Serif"/>
          <w:color w:val="000000" w:themeColor="text1"/>
          <w:sz w:val="28"/>
          <w:szCs w:val="28"/>
        </w:rPr>
        <w:t>«</w:t>
      </w: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>1) 6</w:t>
      </w:r>
      <w:r w:rsidR="00882DE8">
        <w:rPr>
          <w:rFonts w:ascii="Liberation Serif" w:hAnsi="Liberation Serif" w:cs="Liberation Serif"/>
          <w:color w:val="000000" w:themeColor="text1"/>
          <w:sz w:val="28"/>
          <w:szCs w:val="28"/>
        </w:rPr>
        <w:t>32 0</w:t>
      </w:r>
      <w:r w:rsidR="007A2BA4"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>79,5</w:t>
      </w: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тысяч рублей на 2025 год;</w:t>
      </w:r>
      <w:r w:rsidRPr="007A2BA4">
        <w:rPr>
          <w:rFonts w:ascii="Liberation Serif" w:hAnsi="Liberation Serif"/>
          <w:color w:val="000000" w:themeColor="text1"/>
          <w:sz w:val="28"/>
          <w:szCs w:val="28"/>
        </w:rPr>
        <w:t>»;</w:t>
      </w:r>
    </w:p>
    <w:p w:rsidR="009D4C9B" w:rsidRPr="00732D78" w:rsidRDefault="007A2BA4" w:rsidP="00A9694C">
      <w:pPr>
        <w:tabs>
          <w:tab w:val="left" w:pos="500"/>
          <w:tab w:val="left" w:pos="851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7A2BA4">
        <w:rPr>
          <w:rFonts w:ascii="Liberation Serif" w:hAnsi="Liberation Serif"/>
          <w:color w:val="000000" w:themeColor="text1"/>
          <w:sz w:val="28"/>
          <w:szCs w:val="28"/>
        </w:rPr>
        <w:t>9</w:t>
      </w:r>
      <w:r w:rsidR="009D4C9B" w:rsidRPr="007A2BA4">
        <w:rPr>
          <w:rFonts w:ascii="Liberation Serif" w:hAnsi="Liberation Serif"/>
          <w:color w:val="000000" w:themeColor="text1"/>
          <w:sz w:val="28"/>
          <w:szCs w:val="28"/>
        </w:rPr>
        <w:t>) подпункт</w:t>
      </w:r>
      <w:r w:rsidR="009D4C9B" w:rsidRPr="00732D78">
        <w:rPr>
          <w:rFonts w:ascii="Liberation Serif" w:hAnsi="Liberation Serif"/>
          <w:sz w:val="28"/>
          <w:szCs w:val="28"/>
        </w:rPr>
        <w:t xml:space="preserve"> 1 пункта 14 решения изложить в следующей редакции:</w:t>
      </w:r>
    </w:p>
    <w:p w:rsidR="009D4C9B" w:rsidRPr="00732D78" w:rsidRDefault="009D4C9B" w:rsidP="003B2267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732D78">
        <w:rPr>
          <w:rFonts w:ascii="Liberation Serif" w:hAnsi="Liberation Serif"/>
          <w:spacing w:val="-2"/>
          <w:sz w:val="28"/>
          <w:szCs w:val="28"/>
        </w:rPr>
        <w:t>«</w:t>
      </w:r>
      <w:r w:rsidRPr="00732D78">
        <w:rPr>
          <w:rFonts w:ascii="Liberation Serif" w:hAnsi="Liberation Serif" w:cs="Liberation Serif"/>
          <w:sz w:val="28"/>
          <w:szCs w:val="28"/>
        </w:rPr>
        <w:t>1) 524,5 тысяч рублей на 2025 год</w:t>
      </w:r>
      <w:proofErr w:type="gramStart"/>
      <w:r w:rsidRPr="00732D78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732D78">
        <w:rPr>
          <w:rFonts w:ascii="Liberation Serif" w:hAnsi="Liberation Serif" w:cs="Liberation Serif"/>
          <w:sz w:val="28"/>
          <w:szCs w:val="28"/>
        </w:rPr>
        <w:t>;</w:t>
      </w:r>
    </w:p>
    <w:p w:rsidR="009D4C9B" w:rsidRPr="00CE475C" w:rsidRDefault="007A2BA4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10</w:t>
      </w:r>
      <w:r w:rsidR="009D4C9B">
        <w:rPr>
          <w:rFonts w:ascii="Liberation Serif" w:hAnsi="Liberation Serif"/>
          <w:sz w:val="28"/>
          <w:szCs w:val="28"/>
        </w:rPr>
        <w:t>) пункт</w:t>
      </w:r>
      <w:r w:rsidR="009D4C9B" w:rsidRPr="00CE475C">
        <w:rPr>
          <w:rFonts w:ascii="Liberation Serif" w:hAnsi="Liberation Serif"/>
          <w:sz w:val="28"/>
          <w:szCs w:val="28"/>
        </w:rPr>
        <w:t> 15 решения изложить в следующей редакции:</w:t>
      </w:r>
    </w:p>
    <w:p w:rsidR="009D4C9B" w:rsidRDefault="009D4C9B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CE475C">
        <w:rPr>
          <w:rFonts w:ascii="Liberation Serif" w:hAnsi="Liberation Serif"/>
          <w:spacing w:val="-2"/>
          <w:sz w:val="28"/>
          <w:szCs w:val="28"/>
        </w:rPr>
        <w:t>«</w:t>
      </w:r>
      <w:r w:rsidRPr="00CE475C">
        <w:rPr>
          <w:rFonts w:ascii="Liberation Serif" w:hAnsi="Liberation Serif" w:cs="Liberation Serif"/>
          <w:sz w:val="28"/>
          <w:szCs w:val="28"/>
        </w:rPr>
        <w:t>1) 734 470,3 тысяч рублей на 2025 год;</w:t>
      </w:r>
    </w:p>
    <w:p w:rsidR="009D4C9B" w:rsidRPr="008E62DB" w:rsidRDefault="009D4C9B" w:rsidP="001A0ECB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 258 382,2</w:t>
      </w:r>
      <w:r w:rsidRPr="008E62DB">
        <w:rPr>
          <w:rFonts w:ascii="Liberation Serif" w:hAnsi="Liberation Serif"/>
          <w:sz w:val="28"/>
          <w:szCs w:val="28"/>
        </w:rPr>
        <w:t xml:space="preserve"> тысяч рублей на 2026 год;</w:t>
      </w:r>
    </w:p>
    <w:p w:rsidR="009D4C9B" w:rsidRPr="00750760" w:rsidRDefault="009D4C9B" w:rsidP="00750760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3)  353 523,1</w:t>
      </w:r>
      <w:r w:rsidRPr="008E62DB">
        <w:rPr>
          <w:rFonts w:ascii="Liberation Serif" w:hAnsi="Liberation Serif"/>
          <w:sz w:val="28"/>
          <w:szCs w:val="28"/>
        </w:rPr>
        <w:t xml:space="preserve"> тысяч рублей</w:t>
      </w:r>
      <w:r>
        <w:rPr>
          <w:rFonts w:ascii="Liberation Serif" w:hAnsi="Liberation Serif"/>
          <w:sz w:val="28"/>
          <w:szCs w:val="28"/>
        </w:rPr>
        <w:t xml:space="preserve"> на 2027 год</w:t>
      </w:r>
      <w:proofErr w:type="gramStart"/>
      <w:r>
        <w:rPr>
          <w:rFonts w:ascii="Liberation Serif" w:hAnsi="Liberation Serif"/>
          <w:sz w:val="28"/>
          <w:szCs w:val="28"/>
        </w:rPr>
        <w:t>.</w:t>
      </w:r>
      <w:r w:rsidRPr="00CE475C">
        <w:rPr>
          <w:rFonts w:ascii="Liberation Serif" w:hAnsi="Liberation Serif" w:cs="Liberation Serif"/>
          <w:sz w:val="28"/>
          <w:szCs w:val="28"/>
        </w:rPr>
        <w:t>»</w:t>
      </w:r>
      <w:proofErr w:type="gramEnd"/>
    </w:p>
    <w:p w:rsidR="009D4C9B" w:rsidRPr="002F3BCF" w:rsidRDefault="007A2BA4" w:rsidP="002F3BCF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</w:t>
      </w:r>
      <w:r w:rsidR="00A8531A">
        <w:rPr>
          <w:rFonts w:ascii="Liberation Serif" w:hAnsi="Liberation Serif"/>
          <w:sz w:val="28"/>
          <w:szCs w:val="28"/>
        </w:rPr>
        <w:t>1</w:t>
      </w:r>
      <w:r w:rsidR="009D4C9B" w:rsidRPr="002F3BCF">
        <w:rPr>
          <w:rFonts w:ascii="Liberation Serif" w:hAnsi="Liberation Serif"/>
          <w:sz w:val="28"/>
          <w:szCs w:val="28"/>
        </w:rPr>
        <w:t>) подпункт 1 пункта 17 решения изложить в следующей редакции:</w:t>
      </w:r>
    </w:p>
    <w:p w:rsidR="009D4C9B" w:rsidRPr="002F3BCF" w:rsidRDefault="009D4C9B" w:rsidP="002F3BCF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2F3BCF">
        <w:rPr>
          <w:rFonts w:ascii="Liberation Serif" w:hAnsi="Liberation Serif"/>
          <w:spacing w:val="-2"/>
          <w:sz w:val="28"/>
          <w:szCs w:val="28"/>
        </w:rPr>
        <w:t>«</w:t>
      </w:r>
      <w:r w:rsidRPr="002F3BCF">
        <w:rPr>
          <w:rFonts w:ascii="Liberation Serif" w:hAnsi="Liberation Serif" w:cs="Liberation Serif"/>
          <w:sz w:val="28"/>
          <w:szCs w:val="28"/>
        </w:rPr>
        <w:t>1) 607,2 тысяч рублей на 2025 год</w:t>
      </w:r>
      <w:proofErr w:type="gramStart"/>
      <w:r w:rsidRPr="002F3BCF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2F3BCF">
        <w:rPr>
          <w:rFonts w:ascii="Liberation Serif" w:hAnsi="Liberation Serif" w:cs="Liberation Serif"/>
          <w:sz w:val="28"/>
          <w:szCs w:val="28"/>
        </w:rPr>
        <w:t>;</w:t>
      </w:r>
    </w:p>
    <w:p w:rsidR="009D4C9B" w:rsidRPr="00A9694C" w:rsidRDefault="00A9694C" w:rsidP="002F3BCF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12</w:t>
      </w:r>
      <w:r w:rsidR="009D4C9B" w:rsidRPr="00A9694C">
        <w:rPr>
          <w:rFonts w:ascii="Liberation Serif" w:hAnsi="Liberation Serif"/>
          <w:sz w:val="28"/>
          <w:szCs w:val="28"/>
        </w:rPr>
        <w:t>) подпункт 1 пункта 18 решения изложить в следующей редакции:</w:t>
      </w:r>
    </w:p>
    <w:p w:rsidR="009D4C9B" w:rsidRPr="00A9694C" w:rsidRDefault="009D4C9B" w:rsidP="00872C1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A9694C">
        <w:rPr>
          <w:rFonts w:ascii="Liberation Serif" w:hAnsi="Liberation Serif"/>
          <w:spacing w:val="-2"/>
          <w:sz w:val="28"/>
          <w:szCs w:val="28"/>
        </w:rPr>
        <w:t>«</w:t>
      </w:r>
      <w:r w:rsidRPr="00A9694C">
        <w:rPr>
          <w:rFonts w:ascii="Liberation Serif" w:hAnsi="Liberation Serif" w:cs="Liberation Serif"/>
          <w:sz w:val="28"/>
          <w:szCs w:val="28"/>
        </w:rPr>
        <w:t>1) 283,7 тысяч рублей на 2025 год</w:t>
      </w:r>
      <w:proofErr w:type="gramStart"/>
      <w:r w:rsidRPr="00A9694C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A9694C">
        <w:rPr>
          <w:rFonts w:ascii="Liberation Serif" w:hAnsi="Liberation Serif" w:cs="Liberation Serif"/>
          <w:sz w:val="28"/>
          <w:szCs w:val="28"/>
        </w:rPr>
        <w:t>;</w:t>
      </w:r>
    </w:p>
    <w:p w:rsidR="009D4C9B" w:rsidRPr="00A9694C" w:rsidRDefault="009D4C9B" w:rsidP="00DC2BD2">
      <w:pPr>
        <w:tabs>
          <w:tab w:val="left" w:pos="500"/>
          <w:tab w:val="left" w:pos="709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 xml:space="preserve">          1</w:t>
      </w:r>
      <w:r w:rsidR="00A9694C" w:rsidRPr="00A9694C">
        <w:rPr>
          <w:rFonts w:ascii="Liberation Serif" w:hAnsi="Liberation Serif"/>
          <w:sz w:val="28"/>
          <w:szCs w:val="28"/>
        </w:rPr>
        <w:t>3</w:t>
      </w:r>
      <w:r w:rsidRPr="00A9694C">
        <w:rPr>
          <w:rFonts w:ascii="Liberation Serif" w:hAnsi="Liberation Serif"/>
          <w:sz w:val="28"/>
          <w:szCs w:val="28"/>
        </w:rPr>
        <w:t>) подпункт 1 пункта 19 решения изложить в следующей редакции:</w:t>
      </w:r>
    </w:p>
    <w:p w:rsidR="009D4C9B" w:rsidRPr="00A9694C" w:rsidRDefault="009D4C9B" w:rsidP="00733E68">
      <w:pPr>
        <w:tabs>
          <w:tab w:val="left" w:pos="500"/>
          <w:tab w:val="left" w:pos="700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A9694C">
        <w:rPr>
          <w:rFonts w:ascii="Liberation Serif" w:hAnsi="Liberation Serif"/>
          <w:spacing w:val="-2"/>
          <w:sz w:val="28"/>
          <w:szCs w:val="28"/>
        </w:rPr>
        <w:t>«</w:t>
      </w:r>
      <w:r w:rsidRPr="00A9694C">
        <w:rPr>
          <w:rFonts w:ascii="Liberation Serif" w:hAnsi="Liberation Serif" w:cs="Liberation Serif"/>
          <w:sz w:val="28"/>
          <w:szCs w:val="28"/>
        </w:rPr>
        <w:t>1) 20 800 тысяч рублей на 2025 год</w:t>
      </w:r>
      <w:proofErr w:type="gramStart"/>
      <w:r w:rsidRPr="00A9694C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A9694C">
        <w:rPr>
          <w:rFonts w:ascii="Liberation Serif" w:hAnsi="Liberation Serif" w:cs="Liberation Serif"/>
          <w:sz w:val="28"/>
          <w:szCs w:val="28"/>
        </w:rPr>
        <w:t>;</w:t>
      </w:r>
    </w:p>
    <w:p w:rsidR="009D4C9B" w:rsidRPr="00A9694C" w:rsidRDefault="009D4C9B" w:rsidP="00D70874">
      <w:pPr>
        <w:pStyle w:val="a9"/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 w:cs="Liberation Serif"/>
          <w:sz w:val="28"/>
          <w:szCs w:val="28"/>
        </w:rPr>
        <w:tab/>
      </w:r>
      <w:r w:rsidRPr="00A9694C">
        <w:rPr>
          <w:rFonts w:ascii="Liberation Serif" w:hAnsi="Liberation Serif" w:cs="Liberation Serif"/>
          <w:sz w:val="28"/>
          <w:szCs w:val="28"/>
          <w:lang w:eastAsia="ru-RU"/>
        </w:rPr>
        <w:t>1</w:t>
      </w:r>
      <w:r w:rsidR="00A9694C" w:rsidRPr="00A9694C">
        <w:rPr>
          <w:rFonts w:ascii="Liberation Serif" w:hAnsi="Liberation Serif" w:cs="Liberation Serif"/>
          <w:sz w:val="28"/>
          <w:szCs w:val="28"/>
          <w:lang w:eastAsia="ru-RU"/>
        </w:rPr>
        <w:t>4</w:t>
      </w:r>
      <w:r w:rsidRPr="00A9694C">
        <w:rPr>
          <w:rFonts w:ascii="Liberation Serif" w:hAnsi="Liberation Serif"/>
          <w:sz w:val="28"/>
          <w:szCs w:val="28"/>
        </w:rPr>
        <w:t>) подпункт 1 пункта 27 решения изложить в следующей редакции:</w:t>
      </w:r>
    </w:p>
    <w:p w:rsidR="009D4C9B" w:rsidRPr="00A9694C" w:rsidRDefault="009D4C9B" w:rsidP="00EA3663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«1) 6,1 тысяч рублей на 2025 год</w:t>
      </w:r>
      <w:proofErr w:type="gramStart"/>
      <w:r w:rsidRPr="00A9694C">
        <w:rPr>
          <w:rFonts w:ascii="Liberation Serif" w:hAnsi="Liberation Serif"/>
          <w:sz w:val="28"/>
          <w:szCs w:val="28"/>
        </w:rPr>
        <w:t>;»</w:t>
      </w:r>
      <w:proofErr w:type="gramEnd"/>
      <w:r w:rsidRPr="00A9694C">
        <w:rPr>
          <w:rFonts w:ascii="Liberation Serif" w:hAnsi="Liberation Serif"/>
          <w:sz w:val="28"/>
          <w:szCs w:val="28"/>
        </w:rPr>
        <w:t>;</w:t>
      </w:r>
    </w:p>
    <w:p w:rsidR="009D4C9B" w:rsidRPr="00A9694C" w:rsidRDefault="009D4C9B" w:rsidP="00CC6FDA">
      <w:pPr>
        <w:pStyle w:val="a9"/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 xml:space="preserve">          1</w:t>
      </w:r>
      <w:r w:rsidR="00A9694C" w:rsidRPr="00A9694C">
        <w:rPr>
          <w:rFonts w:ascii="Liberation Serif" w:hAnsi="Liberation Serif"/>
          <w:sz w:val="28"/>
          <w:szCs w:val="28"/>
        </w:rPr>
        <w:t>5</w:t>
      </w:r>
      <w:r w:rsidRPr="00A9694C">
        <w:rPr>
          <w:rFonts w:ascii="Liberation Serif" w:hAnsi="Liberation Serif"/>
          <w:sz w:val="28"/>
          <w:szCs w:val="28"/>
        </w:rPr>
        <w:t>) подпункт 1 пункта 27-1 решения изложить в следующей редакции:</w:t>
      </w:r>
    </w:p>
    <w:p w:rsidR="009D4C9B" w:rsidRPr="00A9694C" w:rsidRDefault="009D4C9B" w:rsidP="00EA3663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«1) 31 994,5 тысяч рублей на 2025 год</w:t>
      </w:r>
      <w:proofErr w:type="gramStart"/>
      <w:r w:rsidRPr="00A9694C">
        <w:rPr>
          <w:rFonts w:ascii="Liberation Serif" w:hAnsi="Liberation Serif"/>
          <w:sz w:val="28"/>
          <w:szCs w:val="28"/>
        </w:rPr>
        <w:t>;»</w:t>
      </w:r>
      <w:proofErr w:type="gramEnd"/>
      <w:r w:rsidRPr="00A9694C">
        <w:rPr>
          <w:rFonts w:ascii="Liberation Serif" w:hAnsi="Liberation Serif"/>
          <w:sz w:val="28"/>
          <w:szCs w:val="28"/>
        </w:rPr>
        <w:t>;</w:t>
      </w:r>
    </w:p>
    <w:p w:rsidR="009D4C9B" w:rsidRPr="00A9694C" w:rsidRDefault="00A9694C" w:rsidP="00B11C1B">
      <w:pPr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 w:cs="Liberation Serif"/>
          <w:sz w:val="28"/>
          <w:szCs w:val="28"/>
        </w:rPr>
        <w:t xml:space="preserve"> </w:t>
      </w:r>
      <w:r w:rsidR="009D4C9B" w:rsidRPr="00A9694C">
        <w:rPr>
          <w:rFonts w:ascii="Liberation Serif" w:hAnsi="Liberation Serif" w:cs="Liberation Serif"/>
          <w:sz w:val="28"/>
          <w:szCs w:val="28"/>
        </w:rPr>
        <w:t>1</w:t>
      </w:r>
      <w:r w:rsidRPr="00A9694C">
        <w:rPr>
          <w:rFonts w:ascii="Liberation Serif" w:hAnsi="Liberation Serif" w:cs="Liberation Serif"/>
          <w:sz w:val="28"/>
          <w:szCs w:val="28"/>
        </w:rPr>
        <w:t>6</w:t>
      </w:r>
      <w:r w:rsidR="009D4C9B" w:rsidRPr="00A9694C">
        <w:rPr>
          <w:rFonts w:ascii="Liberation Serif" w:hAnsi="Liberation Serif" w:cs="Liberation Serif"/>
          <w:sz w:val="28"/>
          <w:szCs w:val="28"/>
        </w:rPr>
        <w:t xml:space="preserve">) </w:t>
      </w:r>
      <w:r w:rsidR="009D4C9B" w:rsidRPr="00A9694C">
        <w:rPr>
          <w:rFonts w:ascii="Liberation Serif" w:hAnsi="Liberation Serif"/>
          <w:sz w:val="28"/>
          <w:szCs w:val="28"/>
        </w:rPr>
        <w:t>Приложение 2 к решению «Свод доходов бюджета Каменск-Уральского городского округа на 2025 год и плановый период 2026 и 2027 годов» изложить в новой редакции согласно Приложению 1 к настоящему решению;</w:t>
      </w:r>
    </w:p>
    <w:p w:rsidR="009D4C9B" w:rsidRPr="00A9694C" w:rsidRDefault="00A9694C" w:rsidP="00CF0214">
      <w:pPr>
        <w:pStyle w:val="a4"/>
        <w:tabs>
          <w:tab w:val="left" w:pos="709"/>
        </w:tabs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9D4C9B" w:rsidRPr="00A9694C">
        <w:rPr>
          <w:rFonts w:ascii="Liberation Serif" w:hAnsi="Liberation Serif"/>
          <w:sz w:val="28"/>
          <w:szCs w:val="28"/>
        </w:rPr>
        <w:t>1</w:t>
      </w:r>
      <w:r w:rsidRPr="00A9694C">
        <w:rPr>
          <w:rFonts w:ascii="Liberation Serif" w:hAnsi="Liberation Serif"/>
          <w:sz w:val="28"/>
          <w:szCs w:val="28"/>
        </w:rPr>
        <w:t>7</w:t>
      </w:r>
      <w:r w:rsidR="009D4C9B" w:rsidRPr="00A9694C">
        <w:rPr>
          <w:rFonts w:ascii="Liberation Serif" w:hAnsi="Liberation Serif"/>
          <w:sz w:val="28"/>
          <w:szCs w:val="28"/>
        </w:rPr>
        <w:t>) Приложение 3 к решению «</w:t>
      </w:r>
      <w:r w:rsidR="009D4C9B" w:rsidRPr="00A9694C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9D4C9B" w:rsidRPr="00A9694C">
        <w:rPr>
          <w:rFonts w:ascii="Liberation Serif" w:hAnsi="Liberation Serif" w:cs="Liberation Serif"/>
          <w:sz w:val="28"/>
          <w:szCs w:val="28"/>
        </w:rPr>
        <w:t>непрограммным</w:t>
      </w:r>
      <w:proofErr w:type="spellEnd"/>
      <w:r w:rsidR="009D4C9B" w:rsidRPr="00A9694C">
        <w:rPr>
          <w:rFonts w:ascii="Liberation Serif" w:hAnsi="Liberation Serif" w:cs="Liberation Serif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Каменск-Уральского городского округа на 2025 год и плановый период 2026 и 2027 годов</w:t>
      </w:r>
      <w:r w:rsidR="009D4C9B" w:rsidRPr="00A9694C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  <w:proofErr w:type="gramEnd"/>
    </w:p>
    <w:p w:rsidR="009D4C9B" w:rsidRPr="00A9694C" w:rsidRDefault="00A9694C" w:rsidP="0094751B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 xml:space="preserve"> </w:t>
      </w:r>
      <w:r w:rsidR="009D4C9B" w:rsidRPr="00A9694C">
        <w:rPr>
          <w:rFonts w:ascii="Liberation Serif" w:hAnsi="Liberation Serif"/>
          <w:sz w:val="28"/>
          <w:szCs w:val="28"/>
        </w:rPr>
        <w:t>1</w:t>
      </w:r>
      <w:r w:rsidRPr="00A9694C">
        <w:rPr>
          <w:rFonts w:ascii="Liberation Serif" w:hAnsi="Liberation Serif"/>
          <w:sz w:val="28"/>
          <w:szCs w:val="28"/>
        </w:rPr>
        <w:t>8</w:t>
      </w:r>
      <w:r w:rsidR="009D4C9B" w:rsidRPr="00A9694C">
        <w:rPr>
          <w:rFonts w:ascii="Liberation Serif" w:hAnsi="Liberation Serif"/>
          <w:sz w:val="28"/>
          <w:szCs w:val="28"/>
        </w:rPr>
        <w:t>) Приложение 4 к решению «</w:t>
      </w:r>
      <w:r w:rsidR="009D4C9B" w:rsidRPr="00A9694C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2025 год и плановый период 2026 и 2027 годов</w:t>
      </w:r>
      <w:r w:rsidR="009D4C9B" w:rsidRPr="00A9694C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3 к настоящему решению;         </w:t>
      </w:r>
    </w:p>
    <w:p w:rsidR="009D4C9B" w:rsidRPr="00A9694C" w:rsidRDefault="00A9694C" w:rsidP="00B617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 xml:space="preserve"> </w:t>
      </w:r>
      <w:r w:rsidR="009D4C9B" w:rsidRPr="00A9694C">
        <w:rPr>
          <w:rFonts w:ascii="Liberation Serif" w:hAnsi="Liberation Serif"/>
          <w:sz w:val="28"/>
          <w:szCs w:val="28"/>
        </w:rPr>
        <w:t>1</w:t>
      </w:r>
      <w:r w:rsidRPr="00A9694C">
        <w:rPr>
          <w:rFonts w:ascii="Liberation Serif" w:hAnsi="Liberation Serif"/>
          <w:sz w:val="28"/>
          <w:szCs w:val="28"/>
        </w:rPr>
        <w:t>9</w:t>
      </w:r>
      <w:r w:rsidR="009D4C9B" w:rsidRPr="00A9694C">
        <w:rPr>
          <w:rFonts w:ascii="Liberation Serif" w:hAnsi="Liberation Serif"/>
          <w:sz w:val="28"/>
          <w:szCs w:val="28"/>
        </w:rPr>
        <w:t>) Приложение 5 к решению «</w:t>
      </w:r>
      <w:r w:rsidR="009D4C9B" w:rsidRPr="00A9694C">
        <w:rPr>
          <w:rFonts w:ascii="Liberation Serif" w:hAnsi="Liberation Serif" w:cs="Liberation Serif"/>
          <w:sz w:val="28"/>
          <w:szCs w:val="28"/>
        </w:rPr>
        <w:t>Перечень муниципальных программ Каменск-Уральского городского округа, подлежащих реализации в 2025 году и плановом периоде 2026 и 2027 годов</w:t>
      </w:r>
      <w:r w:rsidR="009D4C9B" w:rsidRPr="00A9694C">
        <w:rPr>
          <w:rFonts w:ascii="Liberation Serif" w:hAnsi="Liberation Serif"/>
          <w:sz w:val="28"/>
          <w:szCs w:val="28"/>
        </w:rPr>
        <w:t>» изложить в новой редакции согласно Приложению 4 к настоящему решению;</w:t>
      </w:r>
    </w:p>
    <w:p w:rsidR="009D4C9B" w:rsidRPr="00A9694C" w:rsidRDefault="00A9694C" w:rsidP="00DC2BD2">
      <w:pPr>
        <w:tabs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 xml:space="preserve"> 20</w:t>
      </w:r>
      <w:r w:rsidR="009D4C9B" w:rsidRPr="00A9694C">
        <w:rPr>
          <w:rFonts w:ascii="Liberation Serif" w:hAnsi="Liberation Serif"/>
          <w:sz w:val="28"/>
          <w:szCs w:val="28"/>
        </w:rPr>
        <w:t xml:space="preserve">) Приложение 6 к решению «Свод </w:t>
      </w:r>
      <w:proofErr w:type="gramStart"/>
      <w:r w:rsidR="009D4C9B" w:rsidRPr="00A9694C">
        <w:rPr>
          <w:rFonts w:ascii="Liberation Serif" w:hAnsi="Liberation Serif"/>
          <w:sz w:val="28"/>
          <w:szCs w:val="28"/>
        </w:rPr>
        <w:t>источников внутреннего финансирования дефицита бюджета Каменск-Уральского городского округа</w:t>
      </w:r>
      <w:proofErr w:type="gramEnd"/>
      <w:r w:rsidR="009D4C9B" w:rsidRPr="00A9694C">
        <w:rPr>
          <w:rFonts w:ascii="Liberation Serif" w:hAnsi="Liberation Serif"/>
          <w:sz w:val="28"/>
          <w:szCs w:val="28"/>
        </w:rPr>
        <w:t xml:space="preserve"> на 2025 год и плановый период 2026 и 2027 годов» изложить в новой редакции согласно Пр</w:t>
      </w:r>
      <w:r w:rsidR="007A2BA4" w:rsidRPr="00A9694C">
        <w:rPr>
          <w:rFonts w:ascii="Liberation Serif" w:hAnsi="Liberation Serif"/>
          <w:sz w:val="28"/>
          <w:szCs w:val="28"/>
        </w:rPr>
        <w:t>иложению 5 к настоящему решению;</w:t>
      </w:r>
    </w:p>
    <w:p w:rsidR="007A2BA4" w:rsidRPr="00A9694C" w:rsidRDefault="00A9694C" w:rsidP="00DC2BD2">
      <w:pPr>
        <w:tabs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 xml:space="preserve"> 21</w:t>
      </w:r>
      <w:r w:rsidR="007A2BA4" w:rsidRPr="00A9694C">
        <w:rPr>
          <w:rFonts w:ascii="Liberation Serif" w:hAnsi="Liberation Serif"/>
          <w:sz w:val="28"/>
          <w:szCs w:val="28"/>
        </w:rPr>
        <w:t>) Приложение 7 к решению «Программа муниципальных внутренних заимствований Каменск-Уральского городского округа на 2025 год и плановый период 2026 и 2027 годов» изложить в новой редакции согласно Приложению 6 к настоящему решению.</w:t>
      </w:r>
    </w:p>
    <w:p w:rsidR="009D4C9B" w:rsidRPr="00A9694C" w:rsidRDefault="009D4C9B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9694C">
        <w:rPr>
          <w:rFonts w:ascii="Liberation Serif" w:hAnsi="Liberation Serif" w:cs="Liberation Serif"/>
          <w:sz w:val="28"/>
          <w:szCs w:val="28"/>
        </w:rPr>
        <w:lastRenderedPageBreak/>
        <w:t xml:space="preserve">2.  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9D4C9B" w:rsidRPr="00A9694C" w:rsidRDefault="009D4C9B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9694C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комитет по экономической политике, бюджету и налогам (Чешихин Э.П.).</w:t>
      </w:r>
    </w:p>
    <w:p w:rsidR="009D4C9B" w:rsidRDefault="009D4C9B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A9694C" w:rsidRPr="00A9694C" w:rsidRDefault="00A9694C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9D4C9B" w:rsidRPr="00A9694C" w:rsidRDefault="009D4C9B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Председатель Думы</w:t>
      </w:r>
    </w:p>
    <w:p w:rsidR="009D4C9B" w:rsidRPr="00A9694C" w:rsidRDefault="009D4C9B" w:rsidP="00FF30F3">
      <w:pPr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A9694C">
        <w:rPr>
          <w:rFonts w:ascii="Liberation Serif" w:hAnsi="Liberation Serif"/>
          <w:sz w:val="28"/>
          <w:szCs w:val="28"/>
        </w:rPr>
        <w:tab/>
      </w:r>
      <w:r w:rsidRPr="00A9694C">
        <w:rPr>
          <w:rFonts w:ascii="Liberation Serif" w:hAnsi="Liberation Serif"/>
          <w:sz w:val="28"/>
          <w:szCs w:val="28"/>
        </w:rPr>
        <w:tab/>
      </w:r>
      <w:r w:rsidRPr="00A9694C">
        <w:rPr>
          <w:rFonts w:ascii="Liberation Serif" w:hAnsi="Liberation Serif"/>
          <w:sz w:val="28"/>
          <w:szCs w:val="28"/>
        </w:rPr>
        <w:tab/>
      </w:r>
      <w:r w:rsidRPr="00A9694C">
        <w:rPr>
          <w:rFonts w:ascii="Liberation Serif" w:hAnsi="Liberation Serif"/>
          <w:sz w:val="28"/>
          <w:szCs w:val="28"/>
        </w:rPr>
        <w:tab/>
        <w:t xml:space="preserve">          В.И. Пермяков</w:t>
      </w:r>
    </w:p>
    <w:p w:rsidR="009D4C9B" w:rsidRDefault="009D4C9B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A9694C" w:rsidRPr="00A9694C" w:rsidRDefault="00A9694C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9D4C9B" w:rsidRPr="00A9694C" w:rsidRDefault="009D4C9B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Глава</w:t>
      </w:r>
    </w:p>
    <w:p w:rsidR="009D4C9B" w:rsidRPr="00A9694C" w:rsidRDefault="009D4C9B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A9694C">
        <w:rPr>
          <w:rFonts w:ascii="Liberation Serif" w:hAnsi="Liberation Serif"/>
          <w:sz w:val="28"/>
          <w:szCs w:val="28"/>
        </w:rPr>
        <w:tab/>
      </w:r>
      <w:r w:rsidRPr="00A9694C">
        <w:rPr>
          <w:rFonts w:ascii="Liberation Serif" w:hAnsi="Liberation Serif"/>
          <w:sz w:val="28"/>
          <w:szCs w:val="28"/>
        </w:rPr>
        <w:tab/>
        <w:t xml:space="preserve">                             А.А. Герасимов</w:t>
      </w:r>
    </w:p>
    <w:sectPr w:rsidR="009D4C9B" w:rsidRPr="00A9694C" w:rsidSect="009518DA">
      <w:headerReference w:type="default" r:id="rId8"/>
      <w:pgSz w:w="11906" w:h="16838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BA4" w:rsidRDefault="007A2BA4" w:rsidP="00180804">
      <w:r>
        <w:separator/>
      </w:r>
    </w:p>
  </w:endnote>
  <w:endnote w:type="continuationSeparator" w:id="1">
    <w:p w:rsidR="007A2BA4" w:rsidRDefault="007A2BA4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BA4" w:rsidRDefault="007A2BA4" w:rsidP="00180804">
      <w:r>
        <w:separator/>
      </w:r>
    </w:p>
  </w:footnote>
  <w:footnote w:type="continuationSeparator" w:id="1">
    <w:p w:rsidR="007A2BA4" w:rsidRDefault="007A2BA4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BA4" w:rsidRDefault="0093708F">
    <w:pPr>
      <w:pStyle w:val="ac"/>
      <w:jc w:val="center"/>
    </w:pPr>
    <w:fldSimple w:instr=" PAGE   \* MERGEFORMAT ">
      <w:r w:rsidR="00882DE8">
        <w:rPr>
          <w:noProof/>
        </w:rPr>
        <w:t>2</w:t>
      </w:r>
    </w:fldSimple>
  </w:p>
  <w:p w:rsidR="007A2BA4" w:rsidRDefault="007A2BA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6C0E"/>
    <w:multiLevelType w:val="hybridMultilevel"/>
    <w:tmpl w:val="40CC311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77B39A3"/>
    <w:multiLevelType w:val="multilevel"/>
    <w:tmpl w:val="E6D631CE"/>
    <w:lvl w:ilvl="0">
      <w:start w:val="1"/>
      <w:numFmt w:val="decimal"/>
      <w:lvlText w:val="%1"/>
      <w:lvlJc w:val="left"/>
      <w:pPr>
        <w:ind w:left="540" w:hanging="540"/>
      </w:pPr>
      <w:rPr>
        <w:rFonts w:cs="Liberation Serif" w:hint="default"/>
      </w:rPr>
    </w:lvl>
    <w:lvl w:ilvl="1">
      <w:start w:val="11"/>
      <w:numFmt w:val="decimal"/>
      <w:lvlText w:val="%1)%2"/>
      <w:lvlJc w:val="left"/>
      <w:pPr>
        <w:ind w:left="1997" w:hanging="720"/>
      </w:pPr>
      <w:rPr>
        <w:rFonts w:cs="Liberation Serif" w:hint="default"/>
      </w:rPr>
    </w:lvl>
    <w:lvl w:ilvl="2">
      <w:start w:val="1"/>
      <w:numFmt w:val="decimal"/>
      <w:lvlText w:val="%1)%2.%3"/>
      <w:lvlJc w:val="left"/>
      <w:pPr>
        <w:ind w:left="2220" w:hanging="720"/>
      </w:pPr>
      <w:rPr>
        <w:rFonts w:cs="Liberation Serif" w:hint="default"/>
      </w:rPr>
    </w:lvl>
    <w:lvl w:ilvl="3">
      <w:start w:val="1"/>
      <w:numFmt w:val="decimal"/>
      <w:lvlText w:val="%1)%2.%3.%4"/>
      <w:lvlJc w:val="left"/>
      <w:pPr>
        <w:ind w:left="3330" w:hanging="1080"/>
      </w:pPr>
      <w:rPr>
        <w:rFonts w:cs="Liberation Serif" w:hint="default"/>
      </w:rPr>
    </w:lvl>
    <w:lvl w:ilvl="4">
      <w:start w:val="1"/>
      <w:numFmt w:val="decimal"/>
      <w:lvlText w:val="%1)%2.%3.%4.%5"/>
      <w:lvlJc w:val="left"/>
      <w:pPr>
        <w:ind w:left="4080" w:hanging="1080"/>
      </w:pPr>
      <w:rPr>
        <w:rFonts w:cs="Liberation Serif" w:hint="default"/>
      </w:rPr>
    </w:lvl>
    <w:lvl w:ilvl="5">
      <w:start w:val="1"/>
      <w:numFmt w:val="decimal"/>
      <w:lvlText w:val="%1)%2.%3.%4.%5.%6"/>
      <w:lvlJc w:val="left"/>
      <w:pPr>
        <w:ind w:left="5190" w:hanging="1440"/>
      </w:pPr>
      <w:rPr>
        <w:rFonts w:cs="Liberation Serif" w:hint="default"/>
      </w:rPr>
    </w:lvl>
    <w:lvl w:ilvl="6">
      <w:start w:val="1"/>
      <w:numFmt w:val="decimal"/>
      <w:lvlText w:val="%1)%2.%3.%4.%5.%6.%7"/>
      <w:lvlJc w:val="left"/>
      <w:pPr>
        <w:ind w:left="5940" w:hanging="1440"/>
      </w:pPr>
      <w:rPr>
        <w:rFonts w:cs="Liberation Serif" w:hint="default"/>
      </w:rPr>
    </w:lvl>
    <w:lvl w:ilvl="7">
      <w:start w:val="1"/>
      <w:numFmt w:val="decimal"/>
      <w:lvlText w:val="%1)%2.%3.%4.%5.%6.%7.%8"/>
      <w:lvlJc w:val="left"/>
      <w:pPr>
        <w:ind w:left="7050" w:hanging="1800"/>
      </w:pPr>
      <w:rPr>
        <w:rFonts w:cs="Liberation Serif" w:hint="default"/>
      </w:rPr>
    </w:lvl>
    <w:lvl w:ilvl="8">
      <w:start w:val="1"/>
      <w:numFmt w:val="decimal"/>
      <w:lvlText w:val="%1)%2.%3.%4.%5.%6.%7.%8.%9"/>
      <w:lvlJc w:val="left"/>
      <w:pPr>
        <w:ind w:left="8160" w:hanging="2160"/>
      </w:pPr>
      <w:rPr>
        <w:rFonts w:cs="Liberation Serif" w:hint="default"/>
      </w:rPr>
    </w:lvl>
  </w:abstractNum>
  <w:abstractNum w:abstractNumId="2">
    <w:nsid w:val="2FA75B0C"/>
    <w:multiLevelType w:val="hybridMultilevel"/>
    <w:tmpl w:val="2F8A071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6367960"/>
    <w:multiLevelType w:val="hybridMultilevel"/>
    <w:tmpl w:val="7668146C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A47FD0"/>
    <w:multiLevelType w:val="hybridMultilevel"/>
    <w:tmpl w:val="C5DC11C4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7">
    <w:nsid w:val="787C0E73"/>
    <w:multiLevelType w:val="hybridMultilevel"/>
    <w:tmpl w:val="6A269350"/>
    <w:lvl w:ilvl="0" w:tplc="5D447F70">
      <w:start w:val="3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3696"/>
    <w:rsid w:val="000037B9"/>
    <w:rsid w:val="0000749B"/>
    <w:rsid w:val="0001124B"/>
    <w:rsid w:val="000122E5"/>
    <w:rsid w:val="0001405F"/>
    <w:rsid w:val="00015791"/>
    <w:rsid w:val="0001700F"/>
    <w:rsid w:val="00017965"/>
    <w:rsid w:val="00017FAA"/>
    <w:rsid w:val="00020275"/>
    <w:rsid w:val="00021776"/>
    <w:rsid w:val="0002216E"/>
    <w:rsid w:val="0002318F"/>
    <w:rsid w:val="000235B8"/>
    <w:rsid w:val="000251C5"/>
    <w:rsid w:val="00026322"/>
    <w:rsid w:val="000306BE"/>
    <w:rsid w:val="00030981"/>
    <w:rsid w:val="000313A8"/>
    <w:rsid w:val="0003347F"/>
    <w:rsid w:val="00034970"/>
    <w:rsid w:val="000373BE"/>
    <w:rsid w:val="000375EE"/>
    <w:rsid w:val="00037799"/>
    <w:rsid w:val="0004092D"/>
    <w:rsid w:val="00041DBA"/>
    <w:rsid w:val="00042482"/>
    <w:rsid w:val="000445E2"/>
    <w:rsid w:val="00045071"/>
    <w:rsid w:val="00046795"/>
    <w:rsid w:val="00046B9B"/>
    <w:rsid w:val="0004751C"/>
    <w:rsid w:val="00051B29"/>
    <w:rsid w:val="000540F3"/>
    <w:rsid w:val="0005454C"/>
    <w:rsid w:val="000545DC"/>
    <w:rsid w:val="00054622"/>
    <w:rsid w:val="0005689E"/>
    <w:rsid w:val="00056BEC"/>
    <w:rsid w:val="00057BD1"/>
    <w:rsid w:val="00057D62"/>
    <w:rsid w:val="000603A7"/>
    <w:rsid w:val="0006076A"/>
    <w:rsid w:val="0006141F"/>
    <w:rsid w:val="00062171"/>
    <w:rsid w:val="0006432E"/>
    <w:rsid w:val="00065DA9"/>
    <w:rsid w:val="000674C2"/>
    <w:rsid w:val="00067BF7"/>
    <w:rsid w:val="00070440"/>
    <w:rsid w:val="000719CF"/>
    <w:rsid w:val="0007378A"/>
    <w:rsid w:val="00074082"/>
    <w:rsid w:val="000754CC"/>
    <w:rsid w:val="00075D61"/>
    <w:rsid w:val="00077324"/>
    <w:rsid w:val="000776AC"/>
    <w:rsid w:val="00080C9B"/>
    <w:rsid w:val="0008138C"/>
    <w:rsid w:val="00083474"/>
    <w:rsid w:val="00083A4B"/>
    <w:rsid w:val="00083D19"/>
    <w:rsid w:val="00084713"/>
    <w:rsid w:val="00084D71"/>
    <w:rsid w:val="00086483"/>
    <w:rsid w:val="00086B86"/>
    <w:rsid w:val="00090D8A"/>
    <w:rsid w:val="00093963"/>
    <w:rsid w:val="00095131"/>
    <w:rsid w:val="00097415"/>
    <w:rsid w:val="00097A75"/>
    <w:rsid w:val="000A0259"/>
    <w:rsid w:val="000A2679"/>
    <w:rsid w:val="000A2894"/>
    <w:rsid w:val="000A508E"/>
    <w:rsid w:val="000A7486"/>
    <w:rsid w:val="000A74F5"/>
    <w:rsid w:val="000B0CBF"/>
    <w:rsid w:val="000B1E6C"/>
    <w:rsid w:val="000B21AE"/>
    <w:rsid w:val="000B32F0"/>
    <w:rsid w:val="000B3A68"/>
    <w:rsid w:val="000B3A7E"/>
    <w:rsid w:val="000B41B3"/>
    <w:rsid w:val="000B56FD"/>
    <w:rsid w:val="000B650E"/>
    <w:rsid w:val="000B6AE5"/>
    <w:rsid w:val="000C1159"/>
    <w:rsid w:val="000C2D04"/>
    <w:rsid w:val="000C347C"/>
    <w:rsid w:val="000C46A8"/>
    <w:rsid w:val="000C4F06"/>
    <w:rsid w:val="000C7117"/>
    <w:rsid w:val="000D1365"/>
    <w:rsid w:val="000D1DB7"/>
    <w:rsid w:val="000D3B7A"/>
    <w:rsid w:val="000D50C3"/>
    <w:rsid w:val="000D5803"/>
    <w:rsid w:val="000D5A48"/>
    <w:rsid w:val="000E18DB"/>
    <w:rsid w:val="000E1991"/>
    <w:rsid w:val="000E1E4B"/>
    <w:rsid w:val="000E23A8"/>
    <w:rsid w:val="000E4279"/>
    <w:rsid w:val="000E55E2"/>
    <w:rsid w:val="000E61A4"/>
    <w:rsid w:val="000F03CF"/>
    <w:rsid w:val="000F03DC"/>
    <w:rsid w:val="000F1BCB"/>
    <w:rsid w:val="000F4804"/>
    <w:rsid w:val="000F586A"/>
    <w:rsid w:val="000F5AE3"/>
    <w:rsid w:val="0010048B"/>
    <w:rsid w:val="001017BB"/>
    <w:rsid w:val="00102622"/>
    <w:rsid w:val="00102D9D"/>
    <w:rsid w:val="00103866"/>
    <w:rsid w:val="00105E61"/>
    <w:rsid w:val="00106180"/>
    <w:rsid w:val="001067CF"/>
    <w:rsid w:val="00110F7E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6B0D"/>
    <w:rsid w:val="001272CC"/>
    <w:rsid w:val="00127FC9"/>
    <w:rsid w:val="0013085F"/>
    <w:rsid w:val="001314FD"/>
    <w:rsid w:val="00133698"/>
    <w:rsid w:val="001359CE"/>
    <w:rsid w:val="00136173"/>
    <w:rsid w:val="001400D5"/>
    <w:rsid w:val="0014061A"/>
    <w:rsid w:val="00140A70"/>
    <w:rsid w:val="00141158"/>
    <w:rsid w:val="0014272A"/>
    <w:rsid w:val="00142AEB"/>
    <w:rsid w:val="0014379F"/>
    <w:rsid w:val="0014414E"/>
    <w:rsid w:val="00144B7B"/>
    <w:rsid w:val="0014732D"/>
    <w:rsid w:val="0015138A"/>
    <w:rsid w:val="001515AE"/>
    <w:rsid w:val="00151885"/>
    <w:rsid w:val="00151CE0"/>
    <w:rsid w:val="001524C7"/>
    <w:rsid w:val="001538F7"/>
    <w:rsid w:val="00153F28"/>
    <w:rsid w:val="001549A7"/>
    <w:rsid w:val="00154A2B"/>
    <w:rsid w:val="00154EB3"/>
    <w:rsid w:val="00155065"/>
    <w:rsid w:val="00156184"/>
    <w:rsid w:val="001575C6"/>
    <w:rsid w:val="0016012F"/>
    <w:rsid w:val="001607E7"/>
    <w:rsid w:val="00160D27"/>
    <w:rsid w:val="001615CD"/>
    <w:rsid w:val="001620AE"/>
    <w:rsid w:val="0016370E"/>
    <w:rsid w:val="00164704"/>
    <w:rsid w:val="00165255"/>
    <w:rsid w:val="00165E5B"/>
    <w:rsid w:val="00166AC1"/>
    <w:rsid w:val="00170DCC"/>
    <w:rsid w:val="001716E1"/>
    <w:rsid w:val="00171CB0"/>
    <w:rsid w:val="00172B24"/>
    <w:rsid w:val="00173C4B"/>
    <w:rsid w:val="00173D7D"/>
    <w:rsid w:val="001760D4"/>
    <w:rsid w:val="00177693"/>
    <w:rsid w:val="00177CA9"/>
    <w:rsid w:val="00180804"/>
    <w:rsid w:val="00180AF3"/>
    <w:rsid w:val="00180D51"/>
    <w:rsid w:val="00185718"/>
    <w:rsid w:val="00187100"/>
    <w:rsid w:val="00193B45"/>
    <w:rsid w:val="00193C36"/>
    <w:rsid w:val="001969DE"/>
    <w:rsid w:val="00196E31"/>
    <w:rsid w:val="00197FCB"/>
    <w:rsid w:val="001A00B5"/>
    <w:rsid w:val="001A0180"/>
    <w:rsid w:val="001A0C1C"/>
    <w:rsid w:val="001A0ECB"/>
    <w:rsid w:val="001A1015"/>
    <w:rsid w:val="001A1724"/>
    <w:rsid w:val="001A1F2B"/>
    <w:rsid w:val="001A27BB"/>
    <w:rsid w:val="001A2C39"/>
    <w:rsid w:val="001A45E9"/>
    <w:rsid w:val="001A4A17"/>
    <w:rsid w:val="001A5869"/>
    <w:rsid w:val="001A5975"/>
    <w:rsid w:val="001A64A5"/>
    <w:rsid w:val="001A6E96"/>
    <w:rsid w:val="001B0CD3"/>
    <w:rsid w:val="001B0EF7"/>
    <w:rsid w:val="001B210C"/>
    <w:rsid w:val="001B2286"/>
    <w:rsid w:val="001B3FB1"/>
    <w:rsid w:val="001B4275"/>
    <w:rsid w:val="001B42C0"/>
    <w:rsid w:val="001B45E8"/>
    <w:rsid w:val="001B5C7A"/>
    <w:rsid w:val="001C0B56"/>
    <w:rsid w:val="001C132D"/>
    <w:rsid w:val="001C1B54"/>
    <w:rsid w:val="001C1DDA"/>
    <w:rsid w:val="001C24FF"/>
    <w:rsid w:val="001C3F51"/>
    <w:rsid w:val="001C42D8"/>
    <w:rsid w:val="001C44DB"/>
    <w:rsid w:val="001C4C37"/>
    <w:rsid w:val="001C5157"/>
    <w:rsid w:val="001C7131"/>
    <w:rsid w:val="001C763A"/>
    <w:rsid w:val="001C76FD"/>
    <w:rsid w:val="001C7A7C"/>
    <w:rsid w:val="001C7E05"/>
    <w:rsid w:val="001D0FDA"/>
    <w:rsid w:val="001D1374"/>
    <w:rsid w:val="001D1AE6"/>
    <w:rsid w:val="001D1EA3"/>
    <w:rsid w:val="001D2B31"/>
    <w:rsid w:val="001D52D0"/>
    <w:rsid w:val="001D5B33"/>
    <w:rsid w:val="001D5BAC"/>
    <w:rsid w:val="001D5BB6"/>
    <w:rsid w:val="001D72F8"/>
    <w:rsid w:val="001E105D"/>
    <w:rsid w:val="001E1AC5"/>
    <w:rsid w:val="001E20E1"/>
    <w:rsid w:val="001E2BC7"/>
    <w:rsid w:val="001E689C"/>
    <w:rsid w:val="001E7D58"/>
    <w:rsid w:val="001E7F0C"/>
    <w:rsid w:val="001E7FB9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0E59"/>
    <w:rsid w:val="0021103E"/>
    <w:rsid w:val="0021173D"/>
    <w:rsid w:val="00212580"/>
    <w:rsid w:val="00213E43"/>
    <w:rsid w:val="0022027C"/>
    <w:rsid w:val="00222481"/>
    <w:rsid w:val="00223AB5"/>
    <w:rsid w:val="0022590C"/>
    <w:rsid w:val="00225CB6"/>
    <w:rsid w:val="00226658"/>
    <w:rsid w:val="00226AD1"/>
    <w:rsid w:val="0022747F"/>
    <w:rsid w:val="00227B01"/>
    <w:rsid w:val="00230F49"/>
    <w:rsid w:val="0023226A"/>
    <w:rsid w:val="002327C6"/>
    <w:rsid w:val="002336DF"/>
    <w:rsid w:val="00236155"/>
    <w:rsid w:val="00236310"/>
    <w:rsid w:val="002375A5"/>
    <w:rsid w:val="00237D5C"/>
    <w:rsid w:val="00237DA8"/>
    <w:rsid w:val="00243BB6"/>
    <w:rsid w:val="00246CC9"/>
    <w:rsid w:val="00250BEB"/>
    <w:rsid w:val="00251B9F"/>
    <w:rsid w:val="00254011"/>
    <w:rsid w:val="00254524"/>
    <w:rsid w:val="00254F3A"/>
    <w:rsid w:val="00254FA7"/>
    <w:rsid w:val="002559DB"/>
    <w:rsid w:val="0026062F"/>
    <w:rsid w:val="00261DE7"/>
    <w:rsid w:val="00262160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4F64"/>
    <w:rsid w:val="00275D76"/>
    <w:rsid w:val="00276737"/>
    <w:rsid w:val="00277411"/>
    <w:rsid w:val="002826DD"/>
    <w:rsid w:val="00284A33"/>
    <w:rsid w:val="0028589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8AA"/>
    <w:rsid w:val="002A11D5"/>
    <w:rsid w:val="002A32D4"/>
    <w:rsid w:val="002A373A"/>
    <w:rsid w:val="002A37BD"/>
    <w:rsid w:val="002A3BB8"/>
    <w:rsid w:val="002A40EC"/>
    <w:rsid w:val="002A5F60"/>
    <w:rsid w:val="002B2A7C"/>
    <w:rsid w:val="002B3ADC"/>
    <w:rsid w:val="002B4285"/>
    <w:rsid w:val="002B6BD9"/>
    <w:rsid w:val="002B74AE"/>
    <w:rsid w:val="002B77C8"/>
    <w:rsid w:val="002C0445"/>
    <w:rsid w:val="002C14B2"/>
    <w:rsid w:val="002C1E13"/>
    <w:rsid w:val="002C28D3"/>
    <w:rsid w:val="002C2977"/>
    <w:rsid w:val="002C4E51"/>
    <w:rsid w:val="002C561B"/>
    <w:rsid w:val="002C72F2"/>
    <w:rsid w:val="002D038A"/>
    <w:rsid w:val="002D0FEF"/>
    <w:rsid w:val="002D11AD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3BCF"/>
    <w:rsid w:val="002F43BD"/>
    <w:rsid w:val="002F4D21"/>
    <w:rsid w:val="002F63B7"/>
    <w:rsid w:val="002F7808"/>
    <w:rsid w:val="003003ED"/>
    <w:rsid w:val="00300E14"/>
    <w:rsid w:val="00301773"/>
    <w:rsid w:val="00302AD5"/>
    <w:rsid w:val="00302BC4"/>
    <w:rsid w:val="0030555C"/>
    <w:rsid w:val="00306D7B"/>
    <w:rsid w:val="00307991"/>
    <w:rsid w:val="0031092B"/>
    <w:rsid w:val="00311136"/>
    <w:rsid w:val="00311153"/>
    <w:rsid w:val="00311479"/>
    <w:rsid w:val="00311AC3"/>
    <w:rsid w:val="00314CCA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2362"/>
    <w:rsid w:val="003237DE"/>
    <w:rsid w:val="0032394A"/>
    <w:rsid w:val="00323EDD"/>
    <w:rsid w:val="00324A31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37FD1"/>
    <w:rsid w:val="00341E72"/>
    <w:rsid w:val="00343BC1"/>
    <w:rsid w:val="003443EA"/>
    <w:rsid w:val="00344E6D"/>
    <w:rsid w:val="00345409"/>
    <w:rsid w:val="00350B7A"/>
    <w:rsid w:val="0035243A"/>
    <w:rsid w:val="003528DF"/>
    <w:rsid w:val="00352B7E"/>
    <w:rsid w:val="00354A52"/>
    <w:rsid w:val="0035503F"/>
    <w:rsid w:val="00357BAA"/>
    <w:rsid w:val="00360187"/>
    <w:rsid w:val="00360B9D"/>
    <w:rsid w:val="00361778"/>
    <w:rsid w:val="00361B7F"/>
    <w:rsid w:val="003621A6"/>
    <w:rsid w:val="0036226B"/>
    <w:rsid w:val="00363325"/>
    <w:rsid w:val="00364B95"/>
    <w:rsid w:val="00365421"/>
    <w:rsid w:val="00365476"/>
    <w:rsid w:val="003654C7"/>
    <w:rsid w:val="00365A24"/>
    <w:rsid w:val="00370A08"/>
    <w:rsid w:val="00371291"/>
    <w:rsid w:val="00371339"/>
    <w:rsid w:val="00371611"/>
    <w:rsid w:val="00371869"/>
    <w:rsid w:val="00372419"/>
    <w:rsid w:val="003724CE"/>
    <w:rsid w:val="00372BFE"/>
    <w:rsid w:val="00373302"/>
    <w:rsid w:val="003745C1"/>
    <w:rsid w:val="00374C89"/>
    <w:rsid w:val="00374CA6"/>
    <w:rsid w:val="00375A91"/>
    <w:rsid w:val="00375AF0"/>
    <w:rsid w:val="00376955"/>
    <w:rsid w:val="00377336"/>
    <w:rsid w:val="00377DA0"/>
    <w:rsid w:val="0038142B"/>
    <w:rsid w:val="003816E2"/>
    <w:rsid w:val="00381CB9"/>
    <w:rsid w:val="00382F33"/>
    <w:rsid w:val="003836D7"/>
    <w:rsid w:val="0038409F"/>
    <w:rsid w:val="003861F8"/>
    <w:rsid w:val="00387C57"/>
    <w:rsid w:val="00387F3B"/>
    <w:rsid w:val="003921F7"/>
    <w:rsid w:val="00393B0F"/>
    <w:rsid w:val="003943C6"/>
    <w:rsid w:val="00396AD5"/>
    <w:rsid w:val="00396E3A"/>
    <w:rsid w:val="003A1638"/>
    <w:rsid w:val="003A2196"/>
    <w:rsid w:val="003A281C"/>
    <w:rsid w:val="003A4153"/>
    <w:rsid w:val="003A4734"/>
    <w:rsid w:val="003A505C"/>
    <w:rsid w:val="003B0FD8"/>
    <w:rsid w:val="003B2267"/>
    <w:rsid w:val="003B2483"/>
    <w:rsid w:val="003B3044"/>
    <w:rsid w:val="003B3C2A"/>
    <w:rsid w:val="003B4605"/>
    <w:rsid w:val="003B4DC3"/>
    <w:rsid w:val="003B55B1"/>
    <w:rsid w:val="003B5993"/>
    <w:rsid w:val="003B672C"/>
    <w:rsid w:val="003C16C3"/>
    <w:rsid w:val="003C1EB8"/>
    <w:rsid w:val="003C287D"/>
    <w:rsid w:val="003C3129"/>
    <w:rsid w:val="003C4810"/>
    <w:rsid w:val="003C57E6"/>
    <w:rsid w:val="003C6D65"/>
    <w:rsid w:val="003C6FF5"/>
    <w:rsid w:val="003C7374"/>
    <w:rsid w:val="003C738D"/>
    <w:rsid w:val="003C78AA"/>
    <w:rsid w:val="003D136A"/>
    <w:rsid w:val="003D181C"/>
    <w:rsid w:val="003D18FC"/>
    <w:rsid w:val="003D1CD7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5B34"/>
    <w:rsid w:val="003E769F"/>
    <w:rsid w:val="003E773A"/>
    <w:rsid w:val="003F02D4"/>
    <w:rsid w:val="003F29DD"/>
    <w:rsid w:val="003F2D68"/>
    <w:rsid w:val="003F30DB"/>
    <w:rsid w:val="003F6459"/>
    <w:rsid w:val="003F6824"/>
    <w:rsid w:val="003F6FD4"/>
    <w:rsid w:val="003F7F09"/>
    <w:rsid w:val="004003DB"/>
    <w:rsid w:val="00400B37"/>
    <w:rsid w:val="00402B5D"/>
    <w:rsid w:val="00403B26"/>
    <w:rsid w:val="00404780"/>
    <w:rsid w:val="0040645C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3C4C"/>
    <w:rsid w:val="00423D03"/>
    <w:rsid w:val="0042455C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5265"/>
    <w:rsid w:val="004358A9"/>
    <w:rsid w:val="00437626"/>
    <w:rsid w:val="00437F26"/>
    <w:rsid w:val="0044348A"/>
    <w:rsid w:val="00444172"/>
    <w:rsid w:val="00444395"/>
    <w:rsid w:val="0044498F"/>
    <w:rsid w:val="00445CC9"/>
    <w:rsid w:val="00445D79"/>
    <w:rsid w:val="00446E21"/>
    <w:rsid w:val="00446E7F"/>
    <w:rsid w:val="004472CF"/>
    <w:rsid w:val="0044797C"/>
    <w:rsid w:val="0045059C"/>
    <w:rsid w:val="00451B0A"/>
    <w:rsid w:val="00452809"/>
    <w:rsid w:val="00452A11"/>
    <w:rsid w:val="00452F8F"/>
    <w:rsid w:val="00453852"/>
    <w:rsid w:val="0045393C"/>
    <w:rsid w:val="00453AB9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016F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97650"/>
    <w:rsid w:val="0049792E"/>
    <w:rsid w:val="004A0774"/>
    <w:rsid w:val="004A14D0"/>
    <w:rsid w:val="004A5B77"/>
    <w:rsid w:val="004A65DD"/>
    <w:rsid w:val="004B0D4D"/>
    <w:rsid w:val="004B0E30"/>
    <w:rsid w:val="004B0F9F"/>
    <w:rsid w:val="004B178D"/>
    <w:rsid w:val="004B1905"/>
    <w:rsid w:val="004B1E4D"/>
    <w:rsid w:val="004B2B8C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437"/>
    <w:rsid w:val="004D549F"/>
    <w:rsid w:val="004D5F85"/>
    <w:rsid w:val="004D6B28"/>
    <w:rsid w:val="004E0945"/>
    <w:rsid w:val="004E16C4"/>
    <w:rsid w:val="004E1AF1"/>
    <w:rsid w:val="004E2AAD"/>
    <w:rsid w:val="004E49A7"/>
    <w:rsid w:val="004E4ABD"/>
    <w:rsid w:val="004E4AFC"/>
    <w:rsid w:val="004E4C34"/>
    <w:rsid w:val="004E668F"/>
    <w:rsid w:val="004E6C4A"/>
    <w:rsid w:val="004F118E"/>
    <w:rsid w:val="004F13DF"/>
    <w:rsid w:val="004F2156"/>
    <w:rsid w:val="004F22D2"/>
    <w:rsid w:val="004F23A1"/>
    <w:rsid w:val="004F2F2A"/>
    <w:rsid w:val="004F40CA"/>
    <w:rsid w:val="004F4246"/>
    <w:rsid w:val="004F4B9C"/>
    <w:rsid w:val="004F4EDF"/>
    <w:rsid w:val="004F54A2"/>
    <w:rsid w:val="004F5B2A"/>
    <w:rsid w:val="004F679B"/>
    <w:rsid w:val="00500A2E"/>
    <w:rsid w:val="005017F9"/>
    <w:rsid w:val="00501C5F"/>
    <w:rsid w:val="00502313"/>
    <w:rsid w:val="005024FF"/>
    <w:rsid w:val="005025D9"/>
    <w:rsid w:val="00505FA0"/>
    <w:rsid w:val="00506F62"/>
    <w:rsid w:val="00507CBB"/>
    <w:rsid w:val="005119DA"/>
    <w:rsid w:val="00512631"/>
    <w:rsid w:val="00513E71"/>
    <w:rsid w:val="00516661"/>
    <w:rsid w:val="005170B7"/>
    <w:rsid w:val="00517501"/>
    <w:rsid w:val="005202C2"/>
    <w:rsid w:val="00521328"/>
    <w:rsid w:val="00521C16"/>
    <w:rsid w:val="005226C9"/>
    <w:rsid w:val="00522B1D"/>
    <w:rsid w:val="005236FB"/>
    <w:rsid w:val="00523821"/>
    <w:rsid w:val="0052433C"/>
    <w:rsid w:val="00524ABE"/>
    <w:rsid w:val="00525BAA"/>
    <w:rsid w:val="00525DE0"/>
    <w:rsid w:val="0052732A"/>
    <w:rsid w:val="005277F3"/>
    <w:rsid w:val="0052781B"/>
    <w:rsid w:val="00527960"/>
    <w:rsid w:val="00527B63"/>
    <w:rsid w:val="00527BFA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A4D"/>
    <w:rsid w:val="00536EB4"/>
    <w:rsid w:val="00536F18"/>
    <w:rsid w:val="00540A0E"/>
    <w:rsid w:val="005411A5"/>
    <w:rsid w:val="00541DDD"/>
    <w:rsid w:val="0054230E"/>
    <w:rsid w:val="005441D6"/>
    <w:rsid w:val="005444CA"/>
    <w:rsid w:val="00544927"/>
    <w:rsid w:val="00544C37"/>
    <w:rsid w:val="00545174"/>
    <w:rsid w:val="00546491"/>
    <w:rsid w:val="00547DD6"/>
    <w:rsid w:val="00551176"/>
    <w:rsid w:val="00551B93"/>
    <w:rsid w:val="00552A87"/>
    <w:rsid w:val="00552CF1"/>
    <w:rsid w:val="005532DB"/>
    <w:rsid w:val="00553CCA"/>
    <w:rsid w:val="00553E87"/>
    <w:rsid w:val="00554C9C"/>
    <w:rsid w:val="0055557A"/>
    <w:rsid w:val="00557655"/>
    <w:rsid w:val="00560410"/>
    <w:rsid w:val="005621F2"/>
    <w:rsid w:val="00562D67"/>
    <w:rsid w:val="00564524"/>
    <w:rsid w:val="00564D59"/>
    <w:rsid w:val="00566B78"/>
    <w:rsid w:val="00566D44"/>
    <w:rsid w:val="00567705"/>
    <w:rsid w:val="0056799A"/>
    <w:rsid w:val="0057151E"/>
    <w:rsid w:val="00572403"/>
    <w:rsid w:val="00573052"/>
    <w:rsid w:val="00580757"/>
    <w:rsid w:val="00580C93"/>
    <w:rsid w:val="00580CFB"/>
    <w:rsid w:val="00580DB6"/>
    <w:rsid w:val="00580F58"/>
    <w:rsid w:val="00586B30"/>
    <w:rsid w:val="005903FD"/>
    <w:rsid w:val="00590890"/>
    <w:rsid w:val="0059099C"/>
    <w:rsid w:val="005917DC"/>
    <w:rsid w:val="0059224B"/>
    <w:rsid w:val="00594601"/>
    <w:rsid w:val="0059575B"/>
    <w:rsid w:val="00595C37"/>
    <w:rsid w:val="00596410"/>
    <w:rsid w:val="0059731E"/>
    <w:rsid w:val="00597AF8"/>
    <w:rsid w:val="005A1AE9"/>
    <w:rsid w:val="005A2443"/>
    <w:rsid w:val="005A2654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A7476"/>
    <w:rsid w:val="005B0C02"/>
    <w:rsid w:val="005B0C09"/>
    <w:rsid w:val="005B0C2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544C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5971"/>
    <w:rsid w:val="005D5F79"/>
    <w:rsid w:val="005E07A7"/>
    <w:rsid w:val="005E187E"/>
    <w:rsid w:val="005E4B23"/>
    <w:rsid w:val="005E6230"/>
    <w:rsid w:val="005E6CE9"/>
    <w:rsid w:val="005F1005"/>
    <w:rsid w:val="005F567E"/>
    <w:rsid w:val="005F60F8"/>
    <w:rsid w:val="005F63EB"/>
    <w:rsid w:val="005F758B"/>
    <w:rsid w:val="005F7942"/>
    <w:rsid w:val="005F7E05"/>
    <w:rsid w:val="006018A2"/>
    <w:rsid w:val="00602427"/>
    <w:rsid w:val="00605671"/>
    <w:rsid w:val="006121FC"/>
    <w:rsid w:val="006124D2"/>
    <w:rsid w:val="00612777"/>
    <w:rsid w:val="0061447E"/>
    <w:rsid w:val="006167C2"/>
    <w:rsid w:val="0062098B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10D8"/>
    <w:rsid w:val="00652831"/>
    <w:rsid w:val="00654D65"/>
    <w:rsid w:val="006551D5"/>
    <w:rsid w:val="0065520A"/>
    <w:rsid w:val="006558B0"/>
    <w:rsid w:val="00655C9C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3AAF"/>
    <w:rsid w:val="006766AA"/>
    <w:rsid w:val="00676BAF"/>
    <w:rsid w:val="006813FA"/>
    <w:rsid w:val="006830C5"/>
    <w:rsid w:val="00684CF2"/>
    <w:rsid w:val="00684E15"/>
    <w:rsid w:val="00685D4E"/>
    <w:rsid w:val="0068627F"/>
    <w:rsid w:val="00686F8D"/>
    <w:rsid w:val="006903A0"/>
    <w:rsid w:val="00692756"/>
    <w:rsid w:val="0069332A"/>
    <w:rsid w:val="00693F0F"/>
    <w:rsid w:val="00695537"/>
    <w:rsid w:val="006A093C"/>
    <w:rsid w:val="006A3873"/>
    <w:rsid w:val="006A39C4"/>
    <w:rsid w:val="006A3B92"/>
    <w:rsid w:val="006A3BF6"/>
    <w:rsid w:val="006A56DB"/>
    <w:rsid w:val="006A5CC0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B7FAB"/>
    <w:rsid w:val="006C06B3"/>
    <w:rsid w:val="006C0BDD"/>
    <w:rsid w:val="006C1754"/>
    <w:rsid w:val="006C18B2"/>
    <w:rsid w:val="006C1F3D"/>
    <w:rsid w:val="006C28C0"/>
    <w:rsid w:val="006C2F2E"/>
    <w:rsid w:val="006C31E5"/>
    <w:rsid w:val="006C357A"/>
    <w:rsid w:val="006C3874"/>
    <w:rsid w:val="006C41AC"/>
    <w:rsid w:val="006C4317"/>
    <w:rsid w:val="006C48DE"/>
    <w:rsid w:val="006C5037"/>
    <w:rsid w:val="006C5AC1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69D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6FC0"/>
    <w:rsid w:val="006F7AA6"/>
    <w:rsid w:val="006F7CD9"/>
    <w:rsid w:val="00702165"/>
    <w:rsid w:val="0070258E"/>
    <w:rsid w:val="00703FBC"/>
    <w:rsid w:val="00705224"/>
    <w:rsid w:val="00706853"/>
    <w:rsid w:val="00706887"/>
    <w:rsid w:val="00706E88"/>
    <w:rsid w:val="0070783A"/>
    <w:rsid w:val="00707FE8"/>
    <w:rsid w:val="00710FA1"/>
    <w:rsid w:val="00712C8A"/>
    <w:rsid w:val="0071313F"/>
    <w:rsid w:val="00713D8B"/>
    <w:rsid w:val="007143E4"/>
    <w:rsid w:val="00714ADC"/>
    <w:rsid w:val="007159CA"/>
    <w:rsid w:val="00715A3B"/>
    <w:rsid w:val="00715ECD"/>
    <w:rsid w:val="0071798C"/>
    <w:rsid w:val="0072053D"/>
    <w:rsid w:val="0072062B"/>
    <w:rsid w:val="00720985"/>
    <w:rsid w:val="00720C42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2D78"/>
    <w:rsid w:val="00732E2C"/>
    <w:rsid w:val="00733BBD"/>
    <w:rsid w:val="00733E68"/>
    <w:rsid w:val="00734149"/>
    <w:rsid w:val="00734BE2"/>
    <w:rsid w:val="0074039F"/>
    <w:rsid w:val="00741B18"/>
    <w:rsid w:val="00742F79"/>
    <w:rsid w:val="00744A1A"/>
    <w:rsid w:val="00744B10"/>
    <w:rsid w:val="0074531F"/>
    <w:rsid w:val="00745389"/>
    <w:rsid w:val="0074585B"/>
    <w:rsid w:val="007460C0"/>
    <w:rsid w:val="007465A1"/>
    <w:rsid w:val="00750512"/>
    <w:rsid w:val="00750760"/>
    <w:rsid w:val="00750E06"/>
    <w:rsid w:val="00752F38"/>
    <w:rsid w:val="0075565D"/>
    <w:rsid w:val="00755838"/>
    <w:rsid w:val="007575E4"/>
    <w:rsid w:val="007635D9"/>
    <w:rsid w:val="007665F5"/>
    <w:rsid w:val="00767A09"/>
    <w:rsid w:val="00767F2C"/>
    <w:rsid w:val="00771A69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D4C"/>
    <w:rsid w:val="00785FE6"/>
    <w:rsid w:val="007867D9"/>
    <w:rsid w:val="007877B0"/>
    <w:rsid w:val="007907D2"/>
    <w:rsid w:val="007926EC"/>
    <w:rsid w:val="00792AEF"/>
    <w:rsid w:val="00792C11"/>
    <w:rsid w:val="007937F4"/>
    <w:rsid w:val="007952AF"/>
    <w:rsid w:val="00795421"/>
    <w:rsid w:val="007961E8"/>
    <w:rsid w:val="007963C6"/>
    <w:rsid w:val="00796C2B"/>
    <w:rsid w:val="007970BB"/>
    <w:rsid w:val="007978B7"/>
    <w:rsid w:val="007A0208"/>
    <w:rsid w:val="007A0666"/>
    <w:rsid w:val="007A1CAD"/>
    <w:rsid w:val="007A2BA4"/>
    <w:rsid w:val="007A2F61"/>
    <w:rsid w:val="007A3041"/>
    <w:rsid w:val="007A3A45"/>
    <w:rsid w:val="007A5088"/>
    <w:rsid w:val="007A5367"/>
    <w:rsid w:val="007A6E79"/>
    <w:rsid w:val="007A7465"/>
    <w:rsid w:val="007A7901"/>
    <w:rsid w:val="007A7C16"/>
    <w:rsid w:val="007B120A"/>
    <w:rsid w:val="007B2596"/>
    <w:rsid w:val="007B3AF1"/>
    <w:rsid w:val="007B3B74"/>
    <w:rsid w:val="007B4F98"/>
    <w:rsid w:val="007B52C4"/>
    <w:rsid w:val="007B569D"/>
    <w:rsid w:val="007B56D9"/>
    <w:rsid w:val="007B5D96"/>
    <w:rsid w:val="007B6392"/>
    <w:rsid w:val="007B701D"/>
    <w:rsid w:val="007B751F"/>
    <w:rsid w:val="007B7765"/>
    <w:rsid w:val="007C004F"/>
    <w:rsid w:val="007C01B6"/>
    <w:rsid w:val="007C0764"/>
    <w:rsid w:val="007C2A1D"/>
    <w:rsid w:val="007C2C8C"/>
    <w:rsid w:val="007C4385"/>
    <w:rsid w:val="007C4600"/>
    <w:rsid w:val="007C4764"/>
    <w:rsid w:val="007C7B8A"/>
    <w:rsid w:val="007D1FD1"/>
    <w:rsid w:val="007D3349"/>
    <w:rsid w:val="007D3734"/>
    <w:rsid w:val="007D37A6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457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05714"/>
    <w:rsid w:val="00806B3B"/>
    <w:rsid w:val="008105FE"/>
    <w:rsid w:val="0081180E"/>
    <w:rsid w:val="00811E7F"/>
    <w:rsid w:val="00812EBF"/>
    <w:rsid w:val="00813C35"/>
    <w:rsid w:val="0081556D"/>
    <w:rsid w:val="00815C8B"/>
    <w:rsid w:val="00817B10"/>
    <w:rsid w:val="00817FDA"/>
    <w:rsid w:val="00820079"/>
    <w:rsid w:val="008201E7"/>
    <w:rsid w:val="00824590"/>
    <w:rsid w:val="00824599"/>
    <w:rsid w:val="00826738"/>
    <w:rsid w:val="00826D43"/>
    <w:rsid w:val="00831467"/>
    <w:rsid w:val="00831600"/>
    <w:rsid w:val="00831C13"/>
    <w:rsid w:val="0083263A"/>
    <w:rsid w:val="00832834"/>
    <w:rsid w:val="00833B44"/>
    <w:rsid w:val="00834371"/>
    <w:rsid w:val="00834D3B"/>
    <w:rsid w:val="008356CF"/>
    <w:rsid w:val="00835BE8"/>
    <w:rsid w:val="008400D5"/>
    <w:rsid w:val="00840547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62F1"/>
    <w:rsid w:val="00856B1F"/>
    <w:rsid w:val="00857D78"/>
    <w:rsid w:val="0086114F"/>
    <w:rsid w:val="008615D6"/>
    <w:rsid w:val="00862E6B"/>
    <w:rsid w:val="00862FDB"/>
    <w:rsid w:val="00863F8C"/>
    <w:rsid w:val="00864210"/>
    <w:rsid w:val="00864EE1"/>
    <w:rsid w:val="008653DD"/>
    <w:rsid w:val="00866941"/>
    <w:rsid w:val="00866E7A"/>
    <w:rsid w:val="00867F62"/>
    <w:rsid w:val="00870950"/>
    <w:rsid w:val="00871148"/>
    <w:rsid w:val="00871FB2"/>
    <w:rsid w:val="00872BDC"/>
    <w:rsid w:val="00872C14"/>
    <w:rsid w:val="00873143"/>
    <w:rsid w:val="00874483"/>
    <w:rsid w:val="00874DF9"/>
    <w:rsid w:val="00875AAF"/>
    <w:rsid w:val="00876841"/>
    <w:rsid w:val="008778E0"/>
    <w:rsid w:val="00877B39"/>
    <w:rsid w:val="00877BD0"/>
    <w:rsid w:val="00877C72"/>
    <w:rsid w:val="00880F4C"/>
    <w:rsid w:val="00882D8D"/>
    <w:rsid w:val="00882DE8"/>
    <w:rsid w:val="0088452B"/>
    <w:rsid w:val="0088640A"/>
    <w:rsid w:val="00886BBE"/>
    <w:rsid w:val="00887764"/>
    <w:rsid w:val="008878E4"/>
    <w:rsid w:val="00890E08"/>
    <w:rsid w:val="008925FE"/>
    <w:rsid w:val="00893476"/>
    <w:rsid w:val="008937A4"/>
    <w:rsid w:val="00893A76"/>
    <w:rsid w:val="00894010"/>
    <w:rsid w:val="008942B4"/>
    <w:rsid w:val="008946C0"/>
    <w:rsid w:val="00896CBC"/>
    <w:rsid w:val="00897E89"/>
    <w:rsid w:val="008A0818"/>
    <w:rsid w:val="008A130E"/>
    <w:rsid w:val="008A2A80"/>
    <w:rsid w:val="008A2BED"/>
    <w:rsid w:val="008A4154"/>
    <w:rsid w:val="008A420C"/>
    <w:rsid w:val="008A4A3F"/>
    <w:rsid w:val="008A4DBF"/>
    <w:rsid w:val="008A5445"/>
    <w:rsid w:val="008B24F0"/>
    <w:rsid w:val="008B284C"/>
    <w:rsid w:val="008B2EAA"/>
    <w:rsid w:val="008B3E3D"/>
    <w:rsid w:val="008B621C"/>
    <w:rsid w:val="008B6775"/>
    <w:rsid w:val="008C051E"/>
    <w:rsid w:val="008C0E41"/>
    <w:rsid w:val="008C1397"/>
    <w:rsid w:val="008C32A9"/>
    <w:rsid w:val="008C3B0B"/>
    <w:rsid w:val="008C40E6"/>
    <w:rsid w:val="008C4D56"/>
    <w:rsid w:val="008C51DF"/>
    <w:rsid w:val="008C563F"/>
    <w:rsid w:val="008C60CF"/>
    <w:rsid w:val="008D10D8"/>
    <w:rsid w:val="008D12EB"/>
    <w:rsid w:val="008D153B"/>
    <w:rsid w:val="008D21D7"/>
    <w:rsid w:val="008D2529"/>
    <w:rsid w:val="008D2FE4"/>
    <w:rsid w:val="008D35E3"/>
    <w:rsid w:val="008D5027"/>
    <w:rsid w:val="008D5DEB"/>
    <w:rsid w:val="008E006E"/>
    <w:rsid w:val="008E0DA0"/>
    <w:rsid w:val="008E1143"/>
    <w:rsid w:val="008E11F0"/>
    <w:rsid w:val="008E17F3"/>
    <w:rsid w:val="008E1A74"/>
    <w:rsid w:val="008E1EA0"/>
    <w:rsid w:val="008E1EC5"/>
    <w:rsid w:val="008E2ADB"/>
    <w:rsid w:val="008E2DE8"/>
    <w:rsid w:val="008E4674"/>
    <w:rsid w:val="008E5CE3"/>
    <w:rsid w:val="008E5F12"/>
    <w:rsid w:val="008E62DB"/>
    <w:rsid w:val="008F0650"/>
    <w:rsid w:val="008F2FBE"/>
    <w:rsid w:val="008F343C"/>
    <w:rsid w:val="008F369C"/>
    <w:rsid w:val="008F589F"/>
    <w:rsid w:val="008F59E4"/>
    <w:rsid w:val="008F63DF"/>
    <w:rsid w:val="008F779A"/>
    <w:rsid w:val="00900351"/>
    <w:rsid w:val="00900A6B"/>
    <w:rsid w:val="00900A94"/>
    <w:rsid w:val="00900E7B"/>
    <w:rsid w:val="00901A08"/>
    <w:rsid w:val="0090251E"/>
    <w:rsid w:val="00903220"/>
    <w:rsid w:val="00904082"/>
    <w:rsid w:val="00904ED2"/>
    <w:rsid w:val="009064CA"/>
    <w:rsid w:val="00906D37"/>
    <w:rsid w:val="00910F04"/>
    <w:rsid w:val="00912523"/>
    <w:rsid w:val="009129E2"/>
    <w:rsid w:val="00912F76"/>
    <w:rsid w:val="0091371E"/>
    <w:rsid w:val="009143C0"/>
    <w:rsid w:val="00914FFA"/>
    <w:rsid w:val="009163C8"/>
    <w:rsid w:val="00920580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08F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8DA"/>
    <w:rsid w:val="00951D2B"/>
    <w:rsid w:val="00953146"/>
    <w:rsid w:val="0095519B"/>
    <w:rsid w:val="00955A7D"/>
    <w:rsid w:val="00955CA3"/>
    <w:rsid w:val="00955D6B"/>
    <w:rsid w:val="00956960"/>
    <w:rsid w:val="00956B9A"/>
    <w:rsid w:val="00960984"/>
    <w:rsid w:val="0096106B"/>
    <w:rsid w:val="00962796"/>
    <w:rsid w:val="0096289A"/>
    <w:rsid w:val="00962F85"/>
    <w:rsid w:val="009640EF"/>
    <w:rsid w:val="00964B4E"/>
    <w:rsid w:val="009659C2"/>
    <w:rsid w:val="00970A07"/>
    <w:rsid w:val="00970CBE"/>
    <w:rsid w:val="00970D12"/>
    <w:rsid w:val="0097126C"/>
    <w:rsid w:val="00971B79"/>
    <w:rsid w:val="009740BD"/>
    <w:rsid w:val="00975A1C"/>
    <w:rsid w:val="00980358"/>
    <w:rsid w:val="009812A1"/>
    <w:rsid w:val="009814BF"/>
    <w:rsid w:val="00981A0C"/>
    <w:rsid w:val="00981B6F"/>
    <w:rsid w:val="0098327E"/>
    <w:rsid w:val="0098370A"/>
    <w:rsid w:val="009839D3"/>
    <w:rsid w:val="00983E37"/>
    <w:rsid w:val="009842D3"/>
    <w:rsid w:val="00985606"/>
    <w:rsid w:val="00987338"/>
    <w:rsid w:val="00991356"/>
    <w:rsid w:val="00991D12"/>
    <w:rsid w:val="009925ED"/>
    <w:rsid w:val="00993C0D"/>
    <w:rsid w:val="009940B9"/>
    <w:rsid w:val="009948B4"/>
    <w:rsid w:val="00995607"/>
    <w:rsid w:val="00995AA6"/>
    <w:rsid w:val="00995B86"/>
    <w:rsid w:val="00995DAA"/>
    <w:rsid w:val="00996DBF"/>
    <w:rsid w:val="0099704F"/>
    <w:rsid w:val="009976AF"/>
    <w:rsid w:val="009A1E00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635D"/>
    <w:rsid w:val="009B6414"/>
    <w:rsid w:val="009B71ED"/>
    <w:rsid w:val="009B72D7"/>
    <w:rsid w:val="009B75D6"/>
    <w:rsid w:val="009C1061"/>
    <w:rsid w:val="009C309C"/>
    <w:rsid w:val="009C35A0"/>
    <w:rsid w:val="009C3B3D"/>
    <w:rsid w:val="009C3DEF"/>
    <w:rsid w:val="009C762C"/>
    <w:rsid w:val="009D1CC6"/>
    <w:rsid w:val="009D20EF"/>
    <w:rsid w:val="009D30CE"/>
    <w:rsid w:val="009D34DB"/>
    <w:rsid w:val="009D46DD"/>
    <w:rsid w:val="009D4C9B"/>
    <w:rsid w:val="009D50BF"/>
    <w:rsid w:val="009D583A"/>
    <w:rsid w:val="009D6E79"/>
    <w:rsid w:val="009D6EF9"/>
    <w:rsid w:val="009D77B7"/>
    <w:rsid w:val="009E0BDE"/>
    <w:rsid w:val="009E23F9"/>
    <w:rsid w:val="009E4140"/>
    <w:rsid w:val="009E4B44"/>
    <w:rsid w:val="009F08F8"/>
    <w:rsid w:val="009F1209"/>
    <w:rsid w:val="009F2E66"/>
    <w:rsid w:val="009F613A"/>
    <w:rsid w:val="009F6ABB"/>
    <w:rsid w:val="009F6E5A"/>
    <w:rsid w:val="009F78E6"/>
    <w:rsid w:val="009F79F4"/>
    <w:rsid w:val="009F7B8C"/>
    <w:rsid w:val="009F7C44"/>
    <w:rsid w:val="00A003A5"/>
    <w:rsid w:val="00A029F0"/>
    <w:rsid w:val="00A03B15"/>
    <w:rsid w:val="00A05912"/>
    <w:rsid w:val="00A0764F"/>
    <w:rsid w:val="00A077FE"/>
    <w:rsid w:val="00A07E6C"/>
    <w:rsid w:val="00A1076A"/>
    <w:rsid w:val="00A11A42"/>
    <w:rsid w:val="00A12533"/>
    <w:rsid w:val="00A12C52"/>
    <w:rsid w:val="00A12DED"/>
    <w:rsid w:val="00A13FBC"/>
    <w:rsid w:val="00A15C40"/>
    <w:rsid w:val="00A16B64"/>
    <w:rsid w:val="00A1758F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275B"/>
    <w:rsid w:val="00A32DA2"/>
    <w:rsid w:val="00A3388A"/>
    <w:rsid w:val="00A33F63"/>
    <w:rsid w:val="00A34145"/>
    <w:rsid w:val="00A35B10"/>
    <w:rsid w:val="00A36884"/>
    <w:rsid w:val="00A37552"/>
    <w:rsid w:val="00A378D7"/>
    <w:rsid w:val="00A40136"/>
    <w:rsid w:val="00A40391"/>
    <w:rsid w:val="00A4156B"/>
    <w:rsid w:val="00A41C46"/>
    <w:rsid w:val="00A44D27"/>
    <w:rsid w:val="00A451A6"/>
    <w:rsid w:val="00A45C6F"/>
    <w:rsid w:val="00A45EE0"/>
    <w:rsid w:val="00A46754"/>
    <w:rsid w:val="00A47CB9"/>
    <w:rsid w:val="00A50856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115"/>
    <w:rsid w:val="00A652F2"/>
    <w:rsid w:val="00A65AA2"/>
    <w:rsid w:val="00A65E5D"/>
    <w:rsid w:val="00A66F89"/>
    <w:rsid w:val="00A67BEE"/>
    <w:rsid w:val="00A67DE5"/>
    <w:rsid w:val="00A701C0"/>
    <w:rsid w:val="00A70465"/>
    <w:rsid w:val="00A7316A"/>
    <w:rsid w:val="00A743AD"/>
    <w:rsid w:val="00A74D39"/>
    <w:rsid w:val="00A75141"/>
    <w:rsid w:val="00A77E5B"/>
    <w:rsid w:val="00A8027E"/>
    <w:rsid w:val="00A802FB"/>
    <w:rsid w:val="00A806D0"/>
    <w:rsid w:val="00A82CCD"/>
    <w:rsid w:val="00A82F9F"/>
    <w:rsid w:val="00A8434A"/>
    <w:rsid w:val="00A8531A"/>
    <w:rsid w:val="00A8589C"/>
    <w:rsid w:val="00A8615D"/>
    <w:rsid w:val="00A86292"/>
    <w:rsid w:val="00A87B25"/>
    <w:rsid w:val="00A928AF"/>
    <w:rsid w:val="00A94E5F"/>
    <w:rsid w:val="00A95347"/>
    <w:rsid w:val="00A961CE"/>
    <w:rsid w:val="00A9694C"/>
    <w:rsid w:val="00A96C3B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AE8"/>
    <w:rsid w:val="00AB0D85"/>
    <w:rsid w:val="00AB1EFC"/>
    <w:rsid w:val="00AB22DA"/>
    <w:rsid w:val="00AB36D8"/>
    <w:rsid w:val="00AB4651"/>
    <w:rsid w:val="00AB4A33"/>
    <w:rsid w:val="00AB4AD7"/>
    <w:rsid w:val="00AB5264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82A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78B"/>
    <w:rsid w:val="00AD2952"/>
    <w:rsid w:val="00AD2D65"/>
    <w:rsid w:val="00AD365B"/>
    <w:rsid w:val="00AD3A46"/>
    <w:rsid w:val="00AD3D3E"/>
    <w:rsid w:val="00AD5CEF"/>
    <w:rsid w:val="00AD5E5E"/>
    <w:rsid w:val="00AD66A8"/>
    <w:rsid w:val="00AE076B"/>
    <w:rsid w:val="00AE0938"/>
    <w:rsid w:val="00AE1635"/>
    <w:rsid w:val="00AE2546"/>
    <w:rsid w:val="00AE50D1"/>
    <w:rsid w:val="00AE6CAA"/>
    <w:rsid w:val="00AE7592"/>
    <w:rsid w:val="00AF25EB"/>
    <w:rsid w:val="00AF3A78"/>
    <w:rsid w:val="00AF550F"/>
    <w:rsid w:val="00AF703A"/>
    <w:rsid w:val="00AF70CD"/>
    <w:rsid w:val="00AF7465"/>
    <w:rsid w:val="00AF7E37"/>
    <w:rsid w:val="00B00AC9"/>
    <w:rsid w:val="00B00C30"/>
    <w:rsid w:val="00B01E11"/>
    <w:rsid w:val="00B04854"/>
    <w:rsid w:val="00B04D49"/>
    <w:rsid w:val="00B05455"/>
    <w:rsid w:val="00B06367"/>
    <w:rsid w:val="00B0713C"/>
    <w:rsid w:val="00B07C42"/>
    <w:rsid w:val="00B109EB"/>
    <w:rsid w:val="00B10F1B"/>
    <w:rsid w:val="00B11C1B"/>
    <w:rsid w:val="00B11F24"/>
    <w:rsid w:val="00B125A1"/>
    <w:rsid w:val="00B138DD"/>
    <w:rsid w:val="00B13C49"/>
    <w:rsid w:val="00B15255"/>
    <w:rsid w:val="00B15E4F"/>
    <w:rsid w:val="00B16AB4"/>
    <w:rsid w:val="00B17708"/>
    <w:rsid w:val="00B204D2"/>
    <w:rsid w:val="00B21AF5"/>
    <w:rsid w:val="00B22692"/>
    <w:rsid w:val="00B23AAE"/>
    <w:rsid w:val="00B2489A"/>
    <w:rsid w:val="00B2769F"/>
    <w:rsid w:val="00B27E13"/>
    <w:rsid w:val="00B3022D"/>
    <w:rsid w:val="00B32224"/>
    <w:rsid w:val="00B324FC"/>
    <w:rsid w:val="00B33769"/>
    <w:rsid w:val="00B35DE4"/>
    <w:rsid w:val="00B35F93"/>
    <w:rsid w:val="00B3642C"/>
    <w:rsid w:val="00B36FB2"/>
    <w:rsid w:val="00B4097F"/>
    <w:rsid w:val="00B436FC"/>
    <w:rsid w:val="00B43886"/>
    <w:rsid w:val="00B43CF4"/>
    <w:rsid w:val="00B46832"/>
    <w:rsid w:val="00B47BA1"/>
    <w:rsid w:val="00B47D5C"/>
    <w:rsid w:val="00B47F55"/>
    <w:rsid w:val="00B51923"/>
    <w:rsid w:val="00B53534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662EF"/>
    <w:rsid w:val="00B67828"/>
    <w:rsid w:val="00B70F26"/>
    <w:rsid w:val="00B7227F"/>
    <w:rsid w:val="00B727B0"/>
    <w:rsid w:val="00B72FDD"/>
    <w:rsid w:val="00B732A2"/>
    <w:rsid w:val="00B7571C"/>
    <w:rsid w:val="00B75A87"/>
    <w:rsid w:val="00B760B9"/>
    <w:rsid w:val="00B76871"/>
    <w:rsid w:val="00B81323"/>
    <w:rsid w:val="00B820F0"/>
    <w:rsid w:val="00B82FF8"/>
    <w:rsid w:val="00B83CFD"/>
    <w:rsid w:val="00B875CB"/>
    <w:rsid w:val="00B90669"/>
    <w:rsid w:val="00B90B67"/>
    <w:rsid w:val="00B91065"/>
    <w:rsid w:val="00B91DE5"/>
    <w:rsid w:val="00B92D40"/>
    <w:rsid w:val="00B93E47"/>
    <w:rsid w:val="00B95778"/>
    <w:rsid w:val="00B95DBC"/>
    <w:rsid w:val="00BA170C"/>
    <w:rsid w:val="00BA236C"/>
    <w:rsid w:val="00BA2CDA"/>
    <w:rsid w:val="00BA4374"/>
    <w:rsid w:val="00BA552C"/>
    <w:rsid w:val="00BA6A2B"/>
    <w:rsid w:val="00BA7870"/>
    <w:rsid w:val="00BA7A69"/>
    <w:rsid w:val="00BB0457"/>
    <w:rsid w:val="00BB0993"/>
    <w:rsid w:val="00BB1F8E"/>
    <w:rsid w:val="00BB2D68"/>
    <w:rsid w:val="00BB42E0"/>
    <w:rsid w:val="00BB4C00"/>
    <w:rsid w:val="00BB5435"/>
    <w:rsid w:val="00BB6577"/>
    <w:rsid w:val="00BB6AC2"/>
    <w:rsid w:val="00BB7BA0"/>
    <w:rsid w:val="00BC03F1"/>
    <w:rsid w:val="00BC3586"/>
    <w:rsid w:val="00BC727B"/>
    <w:rsid w:val="00BC7726"/>
    <w:rsid w:val="00BC77AC"/>
    <w:rsid w:val="00BC7F63"/>
    <w:rsid w:val="00BD2AA7"/>
    <w:rsid w:val="00BD5572"/>
    <w:rsid w:val="00BD55D8"/>
    <w:rsid w:val="00BE0801"/>
    <w:rsid w:val="00BE090A"/>
    <w:rsid w:val="00BE19BD"/>
    <w:rsid w:val="00BE24DE"/>
    <w:rsid w:val="00BE4478"/>
    <w:rsid w:val="00BE5AAC"/>
    <w:rsid w:val="00BE7F43"/>
    <w:rsid w:val="00BF049F"/>
    <w:rsid w:val="00BF0D38"/>
    <w:rsid w:val="00BF17AA"/>
    <w:rsid w:val="00BF1BA0"/>
    <w:rsid w:val="00BF3152"/>
    <w:rsid w:val="00BF41DB"/>
    <w:rsid w:val="00BF5D93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6E51"/>
    <w:rsid w:val="00C070BC"/>
    <w:rsid w:val="00C07955"/>
    <w:rsid w:val="00C10DA0"/>
    <w:rsid w:val="00C12943"/>
    <w:rsid w:val="00C12CB5"/>
    <w:rsid w:val="00C13C8F"/>
    <w:rsid w:val="00C140C9"/>
    <w:rsid w:val="00C16871"/>
    <w:rsid w:val="00C202E9"/>
    <w:rsid w:val="00C20375"/>
    <w:rsid w:val="00C21B53"/>
    <w:rsid w:val="00C2230F"/>
    <w:rsid w:val="00C22A00"/>
    <w:rsid w:val="00C23167"/>
    <w:rsid w:val="00C23935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57FD"/>
    <w:rsid w:val="00C35DD7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1F89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1200"/>
    <w:rsid w:val="00C619D7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66079"/>
    <w:rsid w:val="00C6698E"/>
    <w:rsid w:val="00C675C2"/>
    <w:rsid w:val="00C71108"/>
    <w:rsid w:val="00C73D33"/>
    <w:rsid w:val="00C742C3"/>
    <w:rsid w:val="00C75CCD"/>
    <w:rsid w:val="00C768ED"/>
    <w:rsid w:val="00C7739B"/>
    <w:rsid w:val="00C77623"/>
    <w:rsid w:val="00C81A68"/>
    <w:rsid w:val="00C82859"/>
    <w:rsid w:val="00C8290F"/>
    <w:rsid w:val="00C85B54"/>
    <w:rsid w:val="00C85C69"/>
    <w:rsid w:val="00C86415"/>
    <w:rsid w:val="00C87ED2"/>
    <w:rsid w:val="00C93447"/>
    <w:rsid w:val="00C9472C"/>
    <w:rsid w:val="00C94EAB"/>
    <w:rsid w:val="00C95B26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2841"/>
    <w:rsid w:val="00CB3362"/>
    <w:rsid w:val="00CB38E1"/>
    <w:rsid w:val="00CB39A5"/>
    <w:rsid w:val="00CB3C95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C6F73"/>
    <w:rsid w:val="00CC6FDA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11FB"/>
    <w:rsid w:val="00CE21DF"/>
    <w:rsid w:val="00CE2265"/>
    <w:rsid w:val="00CE2746"/>
    <w:rsid w:val="00CE2927"/>
    <w:rsid w:val="00CE316D"/>
    <w:rsid w:val="00CE422A"/>
    <w:rsid w:val="00CE475C"/>
    <w:rsid w:val="00CE5FD0"/>
    <w:rsid w:val="00CE600A"/>
    <w:rsid w:val="00CE60E4"/>
    <w:rsid w:val="00CE690F"/>
    <w:rsid w:val="00CE72C7"/>
    <w:rsid w:val="00CE7F50"/>
    <w:rsid w:val="00CF0214"/>
    <w:rsid w:val="00CF105F"/>
    <w:rsid w:val="00CF177E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6E1"/>
    <w:rsid w:val="00D02AA2"/>
    <w:rsid w:val="00D0319E"/>
    <w:rsid w:val="00D04903"/>
    <w:rsid w:val="00D0495F"/>
    <w:rsid w:val="00D05D01"/>
    <w:rsid w:val="00D061FD"/>
    <w:rsid w:val="00D06506"/>
    <w:rsid w:val="00D07263"/>
    <w:rsid w:val="00D077DF"/>
    <w:rsid w:val="00D07897"/>
    <w:rsid w:val="00D10263"/>
    <w:rsid w:val="00D103FF"/>
    <w:rsid w:val="00D10E71"/>
    <w:rsid w:val="00D1278E"/>
    <w:rsid w:val="00D12E0C"/>
    <w:rsid w:val="00D1393E"/>
    <w:rsid w:val="00D1420C"/>
    <w:rsid w:val="00D15908"/>
    <w:rsid w:val="00D16064"/>
    <w:rsid w:val="00D163E3"/>
    <w:rsid w:val="00D17E08"/>
    <w:rsid w:val="00D202CC"/>
    <w:rsid w:val="00D23A09"/>
    <w:rsid w:val="00D25A47"/>
    <w:rsid w:val="00D310DC"/>
    <w:rsid w:val="00D31C48"/>
    <w:rsid w:val="00D321C9"/>
    <w:rsid w:val="00D3300D"/>
    <w:rsid w:val="00D33DDC"/>
    <w:rsid w:val="00D344E4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2745"/>
    <w:rsid w:val="00D53452"/>
    <w:rsid w:val="00D5638B"/>
    <w:rsid w:val="00D60844"/>
    <w:rsid w:val="00D615EB"/>
    <w:rsid w:val="00D61858"/>
    <w:rsid w:val="00D62C30"/>
    <w:rsid w:val="00D648DF"/>
    <w:rsid w:val="00D64B39"/>
    <w:rsid w:val="00D65064"/>
    <w:rsid w:val="00D659B6"/>
    <w:rsid w:val="00D66347"/>
    <w:rsid w:val="00D668A1"/>
    <w:rsid w:val="00D66C12"/>
    <w:rsid w:val="00D67163"/>
    <w:rsid w:val="00D67712"/>
    <w:rsid w:val="00D702E2"/>
    <w:rsid w:val="00D704AE"/>
    <w:rsid w:val="00D70874"/>
    <w:rsid w:val="00D71EFF"/>
    <w:rsid w:val="00D72413"/>
    <w:rsid w:val="00D727C7"/>
    <w:rsid w:val="00D72BA9"/>
    <w:rsid w:val="00D72CDD"/>
    <w:rsid w:val="00D734A0"/>
    <w:rsid w:val="00D73AD9"/>
    <w:rsid w:val="00D7431A"/>
    <w:rsid w:val="00D75D17"/>
    <w:rsid w:val="00D76E74"/>
    <w:rsid w:val="00D77AB4"/>
    <w:rsid w:val="00D828AE"/>
    <w:rsid w:val="00D84186"/>
    <w:rsid w:val="00D84482"/>
    <w:rsid w:val="00D84570"/>
    <w:rsid w:val="00D84941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C64"/>
    <w:rsid w:val="00DA5EE9"/>
    <w:rsid w:val="00DA7AEF"/>
    <w:rsid w:val="00DB017F"/>
    <w:rsid w:val="00DB01C7"/>
    <w:rsid w:val="00DB04C7"/>
    <w:rsid w:val="00DB2060"/>
    <w:rsid w:val="00DB2118"/>
    <w:rsid w:val="00DB309A"/>
    <w:rsid w:val="00DB3238"/>
    <w:rsid w:val="00DB61F9"/>
    <w:rsid w:val="00DC0188"/>
    <w:rsid w:val="00DC2227"/>
    <w:rsid w:val="00DC2BD2"/>
    <w:rsid w:val="00DC31A7"/>
    <w:rsid w:val="00DC3698"/>
    <w:rsid w:val="00DC46D6"/>
    <w:rsid w:val="00DC54A4"/>
    <w:rsid w:val="00DD005F"/>
    <w:rsid w:val="00DD2421"/>
    <w:rsid w:val="00DD454C"/>
    <w:rsid w:val="00DD454F"/>
    <w:rsid w:val="00DD4606"/>
    <w:rsid w:val="00DD5973"/>
    <w:rsid w:val="00DD60A5"/>
    <w:rsid w:val="00DD6ED1"/>
    <w:rsid w:val="00DD755E"/>
    <w:rsid w:val="00DE08BF"/>
    <w:rsid w:val="00DE0A5D"/>
    <w:rsid w:val="00DE154A"/>
    <w:rsid w:val="00DE18DE"/>
    <w:rsid w:val="00DE196D"/>
    <w:rsid w:val="00DE21D4"/>
    <w:rsid w:val="00DE2F1C"/>
    <w:rsid w:val="00DE38A0"/>
    <w:rsid w:val="00DE3934"/>
    <w:rsid w:val="00DE3D1F"/>
    <w:rsid w:val="00DE4BE7"/>
    <w:rsid w:val="00DE724D"/>
    <w:rsid w:val="00DE7253"/>
    <w:rsid w:val="00DE75D5"/>
    <w:rsid w:val="00DE7FBB"/>
    <w:rsid w:val="00DF0190"/>
    <w:rsid w:val="00DF01AA"/>
    <w:rsid w:val="00DF02CC"/>
    <w:rsid w:val="00DF09D7"/>
    <w:rsid w:val="00DF0FD1"/>
    <w:rsid w:val="00DF1903"/>
    <w:rsid w:val="00DF2591"/>
    <w:rsid w:val="00DF31AE"/>
    <w:rsid w:val="00DF50CC"/>
    <w:rsid w:val="00DF62CC"/>
    <w:rsid w:val="00DF6FBD"/>
    <w:rsid w:val="00DF7500"/>
    <w:rsid w:val="00DF7CCE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11"/>
    <w:rsid w:val="00E16DA2"/>
    <w:rsid w:val="00E1723C"/>
    <w:rsid w:val="00E17790"/>
    <w:rsid w:val="00E20CC0"/>
    <w:rsid w:val="00E2188D"/>
    <w:rsid w:val="00E23C2A"/>
    <w:rsid w:val="00E25F4E"/>
    <w:rsid w:val="00E30611"/>
    <w:rsid w:val="00E30ADD"/>
    <w:rsid w:val="00E33C33"/>
    <w:rsid w:val="00E34DB1"/>
    <w:rsid w:val="00E36CF6"/>
    <w:rsid w:val="00E40505"/>
    <w:rsid w:val="00E4429E"/>
    <w:rsid w:val="00E45468"/>
    <w:rsid w:val="00E45539"/>
    <w:rsid w:val="00E467E2"/>
    <w:rsid w:val="00E50FDE"/>
    <w:rsid w:val="00E5140A"/>
    <w:rsid w:val="00E51BFE"/>
    <w:rsid w:val="00E54E54"/>
    <w:rsid w:val="00E5549A"/>
    <w:rsid w:val="00E558EE"/>
    <w:rsid w:val="00E566E2"/>
    <w:rsid w:val="00E57202"/>
    <w:rsid w:val="00E57380"/>
    <w:rsid w:val="00E578D6"/>
    <w:rsid w:val="00E60758"/>
    <w:rsid w:val="00E62013"/>
    <w:rsid w:val="00E62314"/>
    <w:rsid w:val="00E64213"/>
    <w:rsid w:val="00E64D6B"/>
    <w:rsid w:val="00E64F59"/>
    <w:rsid w:val="00E66ACD"/>
    <w:rsid w:val="00E67660"/>
    <w:rsid w:val="00E70DE4"/>
    <w:rsid w:val="00E71C97"/>
    <w:rsid w:val="00E73060"/>
    <w:rsid w:val="00E7346A"/>
    <w:rsid w:val="00E75386"/>
    <w:rsid w:val="00E80BF9"/>
    <w:rsid w:val="00E81271"/>
    <w:rsid w:val="00E81917"/>
    <w:rsid w:val="00E81AB8"/>
    <w:rsid w:val="00E825D2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663"/>
    <w:rsid w:val="00EA384D"/>
    <w:rsid w:val="00EA3ED4"/>
    <w:rsid w:val="00EA3F05"/>
    <w:rsid w:val="00EA644F"/>
    <w:rsid w:val="00EA70FC"/>
    <w:rsid w:val="00EB088A"/>
    <w:rsid w:val="00EB20D0"/>
    <w:rsid w:val="00EB2462"/>
    <w:rsid w:val="00EB2FAC"/>
    <w:rsid w:val="00EB3167"/>
    <w:rsid w:val="00EB4CE6"/>
    <w:rsid w:val="00EB7E38"/>
    <w:rsid w:val="00EC015E"/>
    <w:rsid w:val="00EC0F66"/>
    <w:rsid w:val="00EC3216"/>
    <w:rsid w:val="00EC4571"/>
    <w:rsid w:val="00EC578D"/>
    <w:rsid w:val="00EC58DD"/>
    <w:rsid w:val="00EC5E00"/>
    <w:rsid w:val="00EC68D3"/>
    <w:rsid w:val="00EC698C"/>
    <w:rsid w:val="00EC76FB"/>
    <w:rsid w:val="00ED0895"/>
    <w:rsid w:val="00ED1656"/>
    <w:rsid w:val="00ED28DA"/>
    <w:rsid w:val="00ED3BFA"/>
    <w:rsid w:val="00ED4559"/>
    <w:rsid w:val="00ED5404"/>
    <w:rsid w:val="00ED5AFD"/>
    <w:rsid w:val="00ED5E31"/>
    <w:rsid w:val="00ED6586"/>
    <w:rsid w:val="00ED7E93"/>
    <w:rsid w:val="00EE05A6"/>
    <w:rsid w:val="00EE1DE1"/>
    <w:rsid w:val="00EE2299"/>
    <w:rsid w:val="00EE255D"/>
    <w:rsid w:val="00EE2C8D"/>
    <w:rsid w:val="00EE42F0"/>
    <w:rsid w:val="00EE4587"/>
    <w:rsid w:val="00EE520E"/>
    <w:rsid w:val="00EE5C17"/>
    <w:rsid w:val="00EE7E26"/>
    <w:rsid w:val="00EF4464"/>
    <w:rsid w:val="00EF4504"/>
    <w:rsid w:val="00EF4839"/>
    <w:rsid w:val="00EF5C4C"/>
    <w:rsid w:val="00EF6737"/>
    <w:rsid w:val="00EF6C54"/>
    <w:rsid w:val="00EF6C7D"/>
    <w:rsid w:val="00EF6EF2"/>
    <w:rsid w:val="00F00A69"/>
    <w:rsid w:val="00F00BE7"/>
    <w:rsid w:val="00F01D16"/>
    <w:rsid w:val="00F01FE6"/>
    <w:rsid w:val="00F04F73"/>
    <w:rsid w:val="00F0509B"/>
    <w:rsid w:val="00F05766"/>
    <w:rsid w:val="00F05AE4"/>
    <w:rsid w:val="00F07F1E"/>
    <w:rsid w:val="00F10B27"/>
    <w:rsid w:val="00F12616"/>
    <w:rsid w:val="00F1305A"/>
    <w:rsid w:val="00F14896"/>
    <w:rsid w:val="00F14E65"/>
    <w:rsid w:val="00F156E1"/>
    <w:rsid w:val="00F160FA"/>
    <w:rsid w:val="00F161A5"/>
    <w:rsid w:val="00F16850"/>
    <w:rsid w:val="00F16F41"/>
    <w:rsid w:val="00F17FE5"/>
    <w:rsid w:val="00F210F7"/>
    <w:rsid w:val="00F2117D"/>
    <w:rsid w:val="00F2201F"/>
    <w:rsid w:val="00F23E31"/>
    <w:rsid w:val="00F254E1"/>
    <w:rsid w:val="00F266DD"/>
    <w:rsid w:val="00F26BF7"/>
    <w:rsid w:val="00F31645"/>
    <w:rsid w:val="00F31BF7"/>
    <w:rsid w:val="00F31D34"/>
    <w:rsid w:val="00F3273C"/>
    <w:rsid w:val="00F32A36"/>
    <w:rsid w:val="00F338EA"/>
    <w:rsid w:val="00F34A5D"/>
    <w:rsid w:val="00F35CFD"/>
    <w:rsid w:val="00F36799"/>
    <w:rsid w:val="00F376BD"/>
    <w:rsid w:val="00F403B0"/>
    <w:rsid w:val="00F41EC7"/>
    <w:rsid w:val="00F424B7"/>
    <w:rsid w:val="00F42B72"/>
    <w:rsid w:val="00F42EF3"/>
    <w:rsid w:val="00F44CE8"/>
    <w:rsid w:val="00F44F50"/>
    <w:rsid w:val="00F452F8"/>
    <w:rsid w:val="00F45A43"/>
    <w:rsid w:val="00F46328"/>
    <w:rsid w:val="00F46F39"/>
    <w:rsid w:val="00F47D6D"/>
    <w:rsid w:val="00F502E2"/>
    <w:rsid w:val="00F50C76"/>
    <w:rsid w:val="00F5131F"/>
    <w:rsid w:val="00F5156A"/>
    <w:rsid w:val="00F53682"/>
    <w:rsid w:val="00F54267"/>
    <w:rsid w:val="00F5479B"/>
    <w:rsid w:val="00F55907"/>
    <w:rsid w:val="00F60FE7"/>
    <w:rsid w:val="00F61B00"/>
    <w:rsid w:val="00F61B53"/>
    <w:rsid w:val="00F62983"/>
    <w:rsid w:val="00F62FA9"/>
    <w:rsid w:val="00F633B4"/>
    <w:rsid w:val="00F6426C"/>
    <w:rsid w:val="00F64B87"/>
    <w:rsid w:val="00F664AE"/>
    <w:rsid w:val="00F6661A"/>
    <w:rsid w:val="00F66A6B"/>
    <w:rsid w:val="00F66BCF"/>
    <w:rsid w:val="00F67AC7"/>
    <w:rsid w:val="00F67F68"/>
    <w:rsid w:val="00F70CA7"/>
    <w:rsid w:val="00F71589"/>
    <w:rsid w:val="00F724BB"/>
    <w:rsid w:val="00F72D73"/>
    <w:rsid w:val="00F73554"/>
    <w:rsid w:val="00F74DB3"/>
    <w:rsid w:val="00F75061"/>
    <w:rsid w:val="00F7530A"/>
    <w:rsid w:val="00F75325"/>
    <w:rsid w:val="00F756E4"/>
    <w:rsid w:val="00F7619D"/>
    <w:rsid w:val="00F76C78"/>
    <w:rsid w:val="00F82417"/>
    <w:rsid w:val="00F83775"/>
    <w:rsid w:val="00F84149"/>
    <w:rsid w:val="00F8488F"/>
    <w:rsid w:val="00F852DD"/>
    <w:rsid w:val="00F85421"/>
    <w:rsid w:val="00F87652"/>
    <w:rsid w:val="00F8790C"/>
    <w:rsid w:val="00F87DCC"/>
    <w:rsid w:val="00F92387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59FB"/>
    <w:rsid w:val="00FA6672"/>
    <w:rsid w:val="00FB08F1"/>
    <w:rsid w:val="00FB1B79"/>
    <w:rsid w:val="00FB3ABB"/>
    <w:rsid w:val="00FB3F4E"/>
    <w:rsid w:val="00FB5C5A"/>
    <w:rsid w:val="00FB61FE"/>
    <w:rsid w:val="00FB645A"/>
    <w:rsid w:val="00FB668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1F53"/>
    <w:rsid w:val="00FD309B"/>
    <w:rsid w:val="00FD398E"/>
    <w:rsid w:val="00FD3DAB"/>
    <w:rsid w:val="00FD4903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29C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3510</TotalTime>
  <Pages>3</Pages>
  <Words>762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Ryabova</cp:lastModifiedBy>
  <cp:revision>1122</cp:revision>
  <cp:lastPrinted>2025-04-11T09:20:00Z</cp:lastPrinted>
  <dcterms:created xsi:type="dcterms:W3CDTF">2020-08-05T08:43:00Z</dcterms:created>
  <dcterms:modified xsi:type="dcterms:W3CDTF">2025-12-19T09:41:00Z</dcterms:modified>
</cp:coreProperties>
</file>